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C47C228" w14:textId="5E7C560F" w:rsidR="009436E4" w:rsidRPr="00555003" w:rsidRDefault="00612060" w:rsidP="00A67D5C">
      <w:pPr>
        <w:spacing w:after="360"/>
        <w:rPr>
          <w:lang w:val="de-DE"/>
        </w:rPr>
      </w:pPr>
      <w:r w:rsidRPr="00555003">
        <w:rPr>
          <w:noProof/>
          <w:lang w:val="de-DE"/>
        </w:rPr>
        <mc:AlternateContent>
          <mc:Choice Requires="wpg">
            <w:drawing>
              <wp:anchor distT="0" distB="0" distL="114300" distR="114300" simplePos="0" relativeHeight="251658241" behindDoc="0" locked="0" layoutInCell="1" allowOverlap="1" wp14:anchorId="05F280CE" wp14:editId="62FE581C">
                <wp:simplePos x="0" y="0"/>
                <wp:positionH relativeFrom="column">
                  <wp:posOffset>-601069</wp:posOffset>
                </wp:positionH>
                <wp:positionV relativeFrom="paragraph">
                  <wp:posOffset>-601759</wp:posOffset>
                </wp:positionV>
                <wp:extent cx="1233050" cy="1298254"/>
                <wp:effectExtent l="0" t="0" r="5715" b="0"/>
                <wp:wrapNone/>
                <wp:docPr id="26" name="Image 9"/>
                <wp:cNvGraphicFramePr/>
                <a:graphic xmlns:a="http://schemas.openxmlformats.org/drawingml/2006/main">
                  <a:graphicData uri="http://schemas.microsoft.com/office/word/2010/wordprocessingGroup">
                    <wpg:wgp>
                      <wpg:cNvGrpSpPr/>
                      <wpg:grpSpPr>
                        <a:xfrm>
                          <a:off x="0" y="0"/>
                          <a:ext cx="1233050" cy="1298254"/>
                          <a:chOff x="192681" y="192626"/>
                          <a:chExt cx="1233050" cy="1298254"/>
                        </a:xfrm>
                        <a:solidFill>
                          <a:srgbClr val="FFFFFF"/>
                        </a:solidFill>
                      </wpg:grpSpPr>
                      <wps:wsp>
                        <wps:cNvPr id="27" name="Forme libre : forme 27"/>
                        <wps:cNvSpPr/>
                        <wps:spPr>
                          <a:xfrm>
                            <a:off x="192681" y="1117134"/>
                            <a:ext cx="159973" cy="153225"/>
                          </a:xfrm>
                          <a:custGeom>
                            <a:avLst/>
                            <a:gdLst>
                              <a:gd name="connsiteX0" fmla="*/ 116066 w 159973"/>
                              <a:gd name="connsiteY0" fmla="*/ 153226 h 153225"/>
                              <a:gd name="connsiteX1" fmla="*/ 159973 w 159973"/>
                              <a:gd name="connsiteY1" fmla="*/ 153226 h 153225"/>
                              <a:gd name="connsiteX2" fmla="*/ 127498 w 159973"/>
                              <a:gd name="connsiteY2" fmla="*/ 97437 h 153225"/>
                              <a:gd name="connsiteX3" fmla="*/ 154703 w 159973"/>
                              <a:gd name="connsiteY3" fmla="*/ 52070 h 153225"/>
                              <a:gd name="connsiteX4" fmla="*/ 95100 w 159973"/>
                              <a:gd name="connsiteY4" fmla="*/ 0 h 153225"/>
                              <a:gd name="connsiteX5" fmla="*/ 0 w 159973"/>
                              <a:gd name="connsiteY5" fmla="*/ 0 h 153225"/>
                              <a:gd name="connsiteX6" fmla="*/ 0 w 159973"/>
                              <a:gd name="connsiteY6" fmla="*/ 153187 h 153225"/>
                              <a:gd name="connsiteX7" fmla="*/ 39955 w 159973"/>
                              <a:gd name="connsiteY7" fmla="*/ 153187 h 153225"/>
                              <a:gd name="connsiteX8" fmla="*/ 39955 w 159973"/>
                              <a:gd name="connsiteY8" fmla="*/ 104139 h 153225"/>
                              <a:gd name="connsiteX9" fmla="*/ 89520 w 159973"/>
                              <a:gd name="connsiteY9" fmla="*/ 104139 h 153225"/>
                              <a:gd name="connsiteX10" fmla="*/ 116066 w 159973"/>
                              <a:gd name="connsiteY10" fmla="*/ 153187 h 153225"/>
                              <a:gd name="connsiteX11" fmla="*/ 39955 w 159973"/>
                              <a:gd name="connsiteY11" fmla="*/ 31033 h 153225"/>
                              <a:gd name="connsiteX12" fmla="*/ 89714 w 159973"/>
                              <a:gd name="connsiteY12" fmla="*/ 31033 h 153225"/>
                              <a:gd name="connsiteX13" fmla="*/ 113818 w 159973"/>
                              <a:gd name="connsiteY13" fmla="*/ 52070 h 153225"/>
                              <a:gd name="connsiteX14" fmla="*/ 89714 w 159973"/>
                              <a:gd name="connsiteY14" fmla="*/ 73107 h 153225"/>
                              <a:gd name="connsiteX15" fmla="*/ 39955 w 159973"/>
                              <a:gd name="connsiteY15" fmla="*/ 73107 h 153225"/>
                              <a:gd name="connsiteX16" fmla="*/ 39955 w 159973"/>
                              <a:gd name="connsiteY16" fmla="*/ 30994 h 1532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159973" h="153225">
                                <a:moveTo>
                                  <a:pt x="116066" y="153226"/>
                                </a:moveTo>
                                <a:lnTo>
                                  <a:pt x="159973" y="153226"/>
                                </a:lnTo>
                                <a:lnTo>
                                  <a:pt x="127498" y="97437"/>
                                </a:lnTo>
                                <a:cubicBezTo>
                                  <a:pt x="145325" y="88681"/>
                                  <a:pt x="154703" y="72138"/>
                                  <a:pt x="154703" y="52070"/>
                                </a:cubicBezTo>
                                <a:cubicBezTo>
                                  <a:pt x="154703" y="22122"/>
                                  <a:pt x="133815" y="0"/>
                                  <a:pt x="95100" y="0"/>
                                </a:cubicBezTo>
                                <a:lnTo>
                                  <a:pt x="0" y="0"/>
                                </a:lnTo>
                                <a:lnTo>
                                  <a:pt x="0" y="153187"/>
                                </a:lnTo>
                                <a:lnTo>
                                  <a:pt x="39955" y="153187"/>
                                </a:lnTo>
                                <a:lnTo>
                                  <a:pt x="39955" y="104139"/>
                                </a:lnTo>
                                <a:lnTo>
                                  <a:pt x="89520" y="104139"/>
                                </a:lnTo>
                                <a:lnTo>
                                  <a:pt x="116066" y="153187"/>
                                </a:lnTo>
                                <a:close/>
                                <a:moveTo>
                                  <a:pt x="39955" y="31033"/>
                                </a:moveTo>
                                <a:lnTo>
                                  <a:pt x="89714" y="31033"/>
                                </a:lnTo>
                                <a:cubicBezTo>
                                  <a:pt x="105370" y="31033"/>
                                  <a:pt x="113818" y="39982"/>
                                  <a:pt x="113818" y="52070"/>
                                </a:cubicBezTo>
                                <a:cubicBezTo>
                                  <a:pt x="113818" y="64157"/>
                                  <a:pt x="105370" y="73107"/>
                                  <a:pt x="89714" y="73107"/>
                                </a:cubicBezTo>
                                <a:lnTo>
                                  <a:pt x="39955" y="73107"/>
                                </a:lnTo>
                                <a:lnTo>
                                  <a:pt x="39955" y="30994"/>
                                </a:lnTo>
                                <a:close/>
                              </a:path>
                            </a:pathLst>
                          </a:custGeom>
                          <a:solidFill>
                            <a:srgbClr val="FFFFFF"/>
                          </a:solid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29" name="Forme libre : forme 29"/>
                        <wps:cNvSpPr/>
                        <wps:spPr>
                          <a:xfrm>
                            <a:off x="954763" y="1117134"/>
                            <a:ext cx="158113" cy="155550"/>
                          </a:xfrm>
                          <a:custGeom>
                            <a:avLst/>
                            <a:gdLst>
                              <a:gd name="connsiteX0" fmla="*/ 0 w 158113"/>
                              <a:gd name="connsiteY0" fmla="*/ 0 h 155550"/>
                              <a:gd name="connsiteX1" fmla="*/ 0 w 158113"/>
                              <a:gd name="connsiteY1" fmla="*/ 90192 h 155550"/>
                              <a:gd name="connsiteX2" fmla="*/ 79057 w 158113"/>
                              <a:gd name="connsiteY2" fmla="*/ 155550 h 155550"/>
                              <a:gd name="connsiteX3" fmla="*/ 158113 w 158113"/>
                              <a:gd name="connsiteY3" fmla="*/ 90192 h 155550"/>
                              <a:gd name="connsiteX4" fmla="*/ 158113 w 158113"/>
                              <a:gd name="connsiteY4" fmla="*/ 0 h 155550"/>
                              <a:gd name="connsiteX5" fmla="*/ 117887 w 158113"/>
                              <a:gd name="connsiteY5" fmla="*/ 0 h 155550"/>
                              <a:gd name="connsiteX6" fmla="*/ 117887 w 158113"/>
                              <a:gd name="connsiteY6" fmla="*/ 90192 h 155550"/>
                              <a:gd name="connsiteX7" fmla="*/ 79057 w 158113"/>
                              <a:gd name="connsiteY7" fmla="*/ 124053 h 155550"/>
                              <a:gd name="connsiteX8" fmla="*/ 40226 w 158113"/>
                              <a:gd name="connsiteY8" fmla="*/ 90192 h 155550"/>
                              <a:gd name="connsiteX9" fmla="*/ 40226 w 158113"/>
                              <a:gd name="connsiteY9" fmla="*/ 0 h 155550"/>
                              <a:gd name="connsiteX10" fmla="*/ 0 w 158113"/>
                              <a:gd name="connsiteY10" fmla="*/ 0 h 1555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158113" h="155550">
                                <a:moveTo>
                                  <a:pt x="0" y="0"/>
                                </a:moveTo>
                                <a:lnTo>
                                  <a:pt x="0" y="90192"/>
                                </a:lnTo>
                                <a:cubicBezTo>
                                  <a:pt x="0" y="136295"/>
                                  <a:pt x="33987" y="155550"/>
                                  <a:pt x="79057" y="155550"/>
                                </a:cubicBezTo>
                                <a:cubicBezTo>
                                  <a:pt x="124127" y="155550"/>
                                  <a:pt x="158113" y="136295"/>
                                  <a:pt x="158113" y="90192"/>
                                </a:cubicBezTo>
                                <a:lnTo>
                                  <a:pt x="158113" y="0"/>
                                </a:lnTo>
                                <a:lnTo>
                                  <a:pt x="117887" y="0"/>
                                </a:lnTo>
                                <a:lnTo>
                                  <a:pt x="117887" y="90192"/>
                                </a:lnTo>
                                <a:cubicBezTo>
                                  <a:pt x="117887" y="105728"/>
                                  <a:pt x="112152" y="124053"/>
                                  <a:pt x="79057" y="124053"/>
                                </a:cubicBezTo>
                                <a:cubicBezTo>
                                  <a:pt x="45961" y="124053"/>
                                  <a:pt x="40226" y="105728"/>
                                  <a:pt x="40226" y="90192"/>
                                </a:cubicBezTo>
                                <a:lnTo>
                                  <a:pt x="40226" y="0"/>
                                </a:lnTo>
                                <a:lnTo>
                                  <a:pt x="0" y="0"/>
                                </a:lnTo>
                                <a:close/>
                              </a:path>
                            </a:pathLst>
                          </a:custGeom>
                          <a:solidFill>
                            <a:srgbClr val="FFFFFF"/>
                          </a:solid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0" name="Forme libre : forme 30"/>
                        <wps:cNvSpPr/>
                        <wps:spPr>
                          <a:xfrm>
                            <a:off x="390903" y="1117134"/>
                            <a:ext cx="133117" cy="153225"/>
                          </a:xfrm>
                          <a:custGeom>
                            <a:avLst/>
                            <a:gdLst>
                              <a:gd name="connsiteX0" fmla="*/ 133117 w 133117"/>
                              <a:gd name="connsiteY0" fmla="*/ 122038 h 153225"/>
                              <a:gd name="connsiteX1" fmla="*/ 39877 w 133117"/>
                              <a:gd name="connsiteY1" fmla="*/ 122038 h 153225"/>
                              <a:gd name="connsiteX2" fmla="*/ 39877 w 133117"/>
                              <a:gd name="connsiteY2" fmla="*/ 90502 h 153225"/>
                              <a:gd name="connsiteX3" fmla="*/ 122770 w 133117"/>
                              <a:gd name="connsiteY3" fmla="*/ 90502 h 153225"/>
                              <a:gd name="connsiteX4" fmla="*/ 122770 w 133117"/>
                              <a:gd name="connsiteY4" fmla="*/ 61097 h 153225"/>
                              <a:gd name="connsiteX5" fmla="*/ 39877 w 133117"/>
                              <a:gd name="connsiteY5" fmla="*/ 61097 h 153225"/>
                              <a:gd name="connsiteX6" fmla="*/ 39877 w 133117"/>
                              <a:gd name="connsiteY6" fmla="*/ 31188 h 153225"/>
                              <a:gd name="connsiteX7" fmla="*/ 130598 w 133117"/>
                              <a:gd name="connsiteY7" fmla="*/ 31188 h 153225"/>
                              <a:gd name="connsiteX8" fmla="*/ 130598 w 133117"/>
                              <a:gd name="connsiteY8" fmla="*/ 0 h 153225"/>
                              <a:gd name="connsiteX9" fmla="*/ 0 w 133117"/>
                              <a:gd name="connsiteY9" fmla="*/ 0 h 153225"/>
                              <a:gd name="connsiteX10" fmla="*/ 0 w 133117"/>
                              <a:gd name="connsiteY10" fmla="*/ 153226 h 153225"/>
                              <a:gd name="connsiteX11" fmla="*/ 133117 w 133117"/>
                              <a:gd name="connsiteY11" fmla="*/ 153226 h 153225"/>
                              <a:gd name="connsiteX12" fmla="*/ 133117 w 133117"/>
                              <a:gd name="connsiteY12" fmla="*/ 122038 h 1532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33117" h="153225">
                                <a:moveTo>
                                  <a:pt x="133117" y="122038"/>
                                </a:moveTo>
                                <a:lnTo>
                                  <a:pt x="39877" y="122038"/>
                                </a:lnTo>
                                <a:lnTo>
                                  <a:pt x="39877" y="90502"/>
                                </a:lnTo>
                                <a:lnTo>
                                  <a:pt x="122770" y="90502"/>
                                </a:lnTo>
                                <a:lnTo>
                                  <a:pt x="122770" y="61097"/>
                                </a:lnTo>
                                <a:lnTo>
                                  <a:pt x="39877" y="61097"/>
                                </a:lnTo>
                                <a:lnTo>
                                  <a:pt x="39877" y="31188"/>
                                </a:lnTo>
                                <a:lnTo>
                                  <a:pt x="130598" y="31188"/>
                                </a:lnTo>
                                <a:lnTo>
                                  <a:pt x="130598" y="0"/>
                                </a:lnTo>
                                <a:lnTo>
                                  <a:pt x="0" y="0"/>
                                </a:lnTo>
                                <a:lnTo>
                                  <a:pt x="0" y="153226"/>
                                </a:lnTo>
                                <a:lnTo>
                                  <a:pt x="133117" y="153226"/>
                                </a:lnTo>
                                <a:lnTo>
                                  <a:pt x="133117" y="122038"/>
                                </a:lnTo>
                                <a:close/>
                              </a:path>
                            </a:pathLst>
                          </a:custGeom>
                          <a:solidFill>
                            <a:srgbClr val="FFFFFF"/>
                          </a:solid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1" name="Forme libre : forme 31"/>
                        <wps:cNvSpPr/>
                        <wps:spPr>
                          <a:xfrm>
                            <a:off x="1157946" y="1117134"/>
                            <a:ext cx="126684" cy="153225"/>
                          </a:xfrm>
                          <a:custGeom>
                            <a:avLst/>
                            <a:gdLst>
                              <a:gd name="connsiteX0" fmla="*/ 126684 w 126684"/>
                              <a:gd name="connsiteY0" fmla="*/ 122038 h 153225"/>
                              <a:gd name="connsiteX1" fmla="*/ 39838 w 126684"/>
                              <a:gd name="connsiteY1" fmla="*/ 122038 h 153225"/>
                              <a:gd name="connsiteX2" fmla="*/ 39838 w 126684"/>
                              <a:gd name="connsiteY2" fmla="*/ 0 h 153225"/>
                              <a:gd name="connsiteX3" fmla="*/ 0 w 126684"/>
                              <a:gd name="connsiteY3" fmla="*/ 0 h 153225"/>
                              <a:gd name="connsiteX4" fmla="*/ 0 w 126684"/>
                              <a:gd name="connsiteY4" fmla="*/ 153226 h 153225"/>
                              <a:gd name="connsiteX5" fmla="*/ 126684 w 126684"/>
                              <a:gd name="connsiteY5" fmla="*/ 153226 h 153225"/>
                              <a:gd name="connsiteX6" fmla="*/ 126684 w 126684"/>
                              <a:gd name="connsiteY6" fmla="*/ 122038 h 1532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126684" h="153225">
                                <a:moveTo>
                                  <a:pt x="126684" y="122038"/>
                                </a:moveTo>
                                <a:lnTo>
                                  <a:pt x="39838" y="122038"/>
                                </a:lnTo>
                                <a:lnTo>
                                  <a:pt x="39838" y="0"/>
                                </a:lnTo>
                                <a:lnTo>
                                  <a:pt x="0" y="0"/>
                                </a:lnTo>
                                <a:lnTo>
                                  <a:pt x="0" y="153226"/>
                                </a:lnTo>
                                <a:lnTo>
                                  <a:pt x="126684" y="153226"/>
                                </a:lnTo>
                                <a:lnTo>
                                  <a:pt x="126684" y="122038"/>
                                </a:lnTo>
                                <a:close/>
                              </a:path>
                            </a:pathLst>
                          </a:custGeom>
                          <a:solidFill>
                            <a:srgbClr val="FFFFFF"/>
                          </a:solid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2" name="Forme libre : forme 32"/>
                        <wps:cNvSpPr/>
                        <wps:spPr>
                          <a:xfrm>
                            <a:off x="753130" y="1117172"/>
                            <a:ext cx="183729" cy="153187"/>
                          </a:xfrm>
                          <a:custGeom>
                            <a:avLst/>
                            <a:gdLst>
                              <a:gd name="connsiteX0" fmla="*/ 142728 w 183729"/>
                              <a:gd name="connsiteY0" fmla="*/ 153187 h 153187"/>
                              <a:gd name="connsiteX1" fmla="*/ 183729 w 183729"/>
                              <a:gd name="connsiteY1" fmla="*/ 153187 h 153187"/>
                              <a:gd name="connsiteX2" fmla="*/ 117732 w 183729"/>
                              <a:gd name="connsiteY2" fmla="*/ 0 h 153187"/>
                              <a:gd name="connsiteX3" fmla="*/ 65997 w 183729"/>
                              <a:gd name="connsiteY3" fmla="*/ 0 h 153187"/>
                              <a:gd name="connsiteX4" fmla="*/ 0 w 183729"/>
                              <a:gd name="connsiteY4" fmla="*/ 153187 h 153187"/>
                              <a:gd name="connsiteX5" fmla="*/ 40962 w 183729"/>
                              <a:gd name="connsiteY5" fmla="*/ 153187 h 153187"/>
                              <a:gd name="connsiteX6" fmla="*/ 52859 w 183729"/>
                              <a:gd name="connsiteY6" fmla="*/ 124750 h 153187"/>
                              <a:gd name="connsiteX7" fmla="*/ 130792 w 183729"/>
                              <a:gd name="connsiteY7" fmla="*/ 124750 h 153187"/>
                              <a:gd name="connsiteX8" fmla="*/ 142689 w 183729"/>
                              <a:gd name="connsiteY8" fmla="*/ 153187 h 153187"/>
                              <a:gd name="connsiteX9" fmla="*/ 65919 w 183729"/>
                              <a:gd name="connsiteY9" fmla="*/ 93563 h 153187"/>
                              <a:gd name="connsiteX10" fmla="*/ 91845 w 183729"/>
                              <a:gd name="connsiteY10" fmla="*/ 31536 h 153187"/>
                              <a:gd name="connsiteX11" fmla="*/ 117771 w 183729"/>
                              <a:gd name="connsiteY11" fmla="*/ 93563 h 153187"/>
                              <a:gd name="connsiteX12" fmla="*/ 65880 w 183729"/>
                              <a:gd name="connsiteY12" fmla="*/ 93563 h 15318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183729" h="153187">
                                <a:moveTo>
                                  <a:pt x="142728" y="153187"/>
                                </a:moveTo>
                                <a:lnTo>
                                  <a:pt x="183729" y="153187"/>
                                </a:lnTo>
                                <a:lnTo>
                                  <a:pt x="117732" y="0"/>
                                </a:lnTo>
                                <a:lnTo>
                                  <a:pt x="65997" y="0"/>
                                </a:lnTo>
                                <a:lnTo>
                                  <a:pt x="0" y="153187"/>
                                </a:lnTo>
                                <a:lnTo>
                                  <a:pt x="40962" y="153187"/>
                                </a:lnTo>
                                <a:lnTo>
                                  <a:pt x="52859" y="124750"/>
                                </a:lnTo>
                                <a:lnTo>
                                  <a:pt x="130792" y="124750"/>
                                </a:lnTo>
                                <a:lnTo>
                                  <a:pt x="142689" y="153187"/>
                                </a:lnTo>
                                <a:close/>
                                <a:moveTo>
                                  <a:pt x="65919" y="93563"/>
                                </a:moveTo>
                                <a:lnTo>
                                  <a:pt x="91845" y="31536"/>
                                </a:lnTo>
                                <a:lnTo>
                                  <a:pt x="117771" y="93563"/>
                                </a:lnTo>
                                <a:lnTo>
                                  <a:pt x="65880" y="93563"/>
                                </a:lnTo>
                                <a:close/>
                              </a:path>
                            </a:pathLst>
                          </a:custGeom>
                          <a:solidFill>
                            <a:srgbClr val="FFFFFF"/>
                          </a:solid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3" name="Forme libre : forme 33"/>
                        <wps:cNvSpPr/>
                        <wps:spPr>
                          <a:xfrm>
                            <a:off x="1267618" y="1117134"/>
                            <a:ext cx="158113" cy="153225"/>
                          </a:xfrm>
                          <a:custGeom>
                            <a:avLst/>
                            <a:gdLst>
                              <a:gd name="connsiteX0" fmla="*/ 0 w 158113"/>
                              <a:gd name="connsiteY0" fmla="*/ 0 h 153225"/>
                              <a:gd name="connsiteX1" fmla="*/ 0 w 158113"/>
                              <a:gd name="connsiteY1" fmla="*/ 31149 h 153225"/>
                              <a:gd name="connsiteX2" fmla="*/ 59099 w 158113"/>
                              <a:gd name="connsiteY2" fmla="*/ 31149 h 153225"/>
                              <a:gd name="connsiteX3" fmla="*/ 59099 w 158113"/>
                              <a:gd name="connsiteY3" fmla="*/ 153226 h 153225"/>
                              <a:gd name="connsiteX4" fmla="*/ 98976 w 158113"/>
                              <a:gd name="connsiteY4" fmla="*/ 153226 h 153225"/>
                              <a:gd name="connsiteX5" fmla="*/ 98976 w 158113"/>
                              <a:gd name="connsiteY5" fmla="*/ 31149 h 153225"/>
                              <a:gd name="connsiteX6" fmla="*/ 158113 w 158113"/>
                              <a:gd name="connsiteY6" fmla="*/ 31149 h 153225"/>
                              <a:gd name="connsiteX7" fmla="*/ 158113 w 158113"/>
                              <a:gd name="connsiteY7" fmla="*/ 0 h 153225"/>
                              <a:gd name="connsiteX8" fmla="*/ 0 w 158113"/>
                              <a:gd name="connsiteY8" fmla="*/ 0 h 1532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58113" h="153225">
                                <a:moveTo>
                                  <a:pt x="0" y="0"/>
                                </a:moveTo>
                                <a:lnTo>
                                  <a:pt x="0" y="31149"/>
                                </a:lnTo>
                                <a:lnTo>
                                  <a:pt x="59099" y="31149"/>
                                </a:lnTo>
                                <a:lnTo>
                                  <a:pt x="59099" y="153226"/>
                                </a:lnTo>
                                <a:lnTo>
                                  <a:pt x="98976" y="153226"/>
                                </a:lnTo>
                                <a:lnTo>
                                  <a:pt x="98976" y="31149"/>
                                </a:lnTo>
                                <a:lnTo>
                                  <a:pt x="158113" y="31149"/>
                                </a:lnTo>
                                <a:lnTo>
                                  <a:pt x="158113" y="0"/>
                                </a:lnTo>
                                <a:lnTo>
                                  <a:pt x="0" y="0"/>
                                </a:lnTo>
                                <a:close/>
                              </a:path>
                            </a:pathLst>
                          </a:custGeom>
                          <a:solidFill>
                            <a:srgbClr val="FFFFFF"/>
                          </a:solid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4" name="Forme libre : forme 34"/>
                        <wps:cNvSpPr/>
                        <wps:spPr>
                          <a:xfrm>
                            <a:off x="565603" y="1117134"/>
                            <a:ext cx="160942" cy="153225"/>
                          </a:xfrm>
                          <a:custGeom>
                            <a:avLst/>
                            <a:gdLst>
                              <a:gd name="connsiteX0" fmla="*/ 160942 w 160942"/>
                              <a:gd name="connsiteY0" fmla="*/ 153226 h 153225"/>
                              <a:gd name="connsiteX1" fmla="*/ 160942 w 160942"/>
                              <a:gd name="connsiteY1" fmla="*/ 0 h 153225"/>
                              <a:gd name="connsiteX2" fmla="*/ 125328 w 160942"/>
                              <a:gd name="connsiteY2" fmla="*/ 0 h 153225"/>
                              <a:gd name="connsiteX3" fmla="*/ 125328 w 160942"/>
                              <a:gd name="connsiteY3" fmla="*/ 100652 h 153225"/>
                              <a:gd name="connsiteX4" fmla="*/ 33948 w 160942"/>
                              <a:gd name="connsiteY4" fmla="*/ 0 h 153225"/>
                              <a:gd name="connsiteX5" fmla="*/ 0 w 160942"/>
                              <a:gd name="connsiteY5" fmla="*/ 0 h 153225"/>
                              <a:gd name="connsiteX6" fmla="*/ 0 w 160942"/>
                              <a:gd name="connsiteY6" fmla="*/ 153226 h 153225"/>
                              <a:gd name="connsiteX7" fmla="*/ 35847 w 160942"/>
                              <a:gd name="connsiteY7" fmla="*/ 153226 h 153225"/>
                              <a:gd name="connsiteX8" fmla="*/ 35847 w 160942"/>
                              <a:gd name="connsiteY8" fmla="*/ 52573 h 153225"/>
                              <a:gd name="connsiteX9" fmla="*/ 126529 w 160942"/>
                              <a:gd name="connsiteY9" fmla="*/ 153226 h 153225"/>
                              <a:gd name="connsiteX10" fmla="*/ 160942 w 160942"/>
                              <a:gd name="connsiteY10" fmla="*/ 153226 h 15322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160942" h="153225">
                                <a:moveTo>
                                  <a:pt x="160942" y="153226"/>
                                </a:moveTo>
                                <a:lnTo>
                                  <a:pt x="160942" y="0"/>
                                </a:lnTo>
                                <a:lnTo>
                                  <a:pt x="125328" y="0"/>
                                </a:lnTo>
                                <a:lnTo>
                                  <a:pt x="125328" y="100652"/>
                                </a:lnTo>
                                <a:lnTo>
                                  <a:pt x="33948" y="0"/>
                                </a:lnTo>
                                <a:lnTo>
                                  <a:pt x="0" y="0"/>
                                </a:lnTo>
                                <a:lnTo>
                                  <a:pt x="0" y="153226"/>
                                </a:lnTo>
                                <a:lnTo>
                                  <a:pt x="35847" y="153226"/>
                                </a:lnTo>
                                <a:lnTo>
                                  <a:pt x="35847" y="52573"/>
                                </a:lnTo>
                                <a:lnTo>
                                  <a:pt x="126529" y="153226"/>
                                </a:lnTo>
                                <a:lnTo>
                                  <a:pt x="160942" y="153226"/>
                                </a:lnTo>
                                <a:close/>
                              </a:path>
                            </a:pathLst>
                          </a:custGeom>
                          <a:solidFill>
                            <a:srgbClr val="FFFFFF"/>
                          </a:solid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5" name="Forme libre : forme 35"/>
                        <wps:cNvSpPr/>
                        <wps:spPr>
                          <a:xfrm>
                            <a:off x="248718" y="1336144"/>
                            <a:ext cx="158074" cy="152373"/>
                          </a:xfrm>
                          <a:custGeom>
                            <a:avLst/>
                            <a:gdLst>
                              <a:gd name="connsiteX0" fmla="*/ 0 w 158074"/>
                              <a:gd name="connsiteY0" fmla="*/ 30994 h 152373"/>
                              <a:gd name="connsiteX1" fmla="*/ 59099 w 158074"/>
                              <a:gd name="connsiteY1" fmla="*/ 30994 h 152373"/>
                              <a:gd name="connsiteX2" fmla="*/ 59099 w 158074"/>
                              <a:gd name="connsiteY2" fmla="*/ 152373 h 152373"/>
                              <a:gd name="connsiteX3" fmla="*/ 98937 w 158074"/>
                              <a:gd name="connsiteY3" fmla="*/ 152373 h 152373"/>
                              <a:gd name="connsiteX4" fmla="*/ 98937 w 158074"/>
                              <a:gd name="connsiteY4" fmla="*/ 30994 h 152373"/>
                              <a:gd name="connsiteX5" fmla="*/ 158074 w 158074"/>
                              <a:gd name="connsiteY5" fmla="*/ 30994 h 152373"/>
                              <a:gd name="connsiteX6" fmla="*/ 158074 w 158074"/>
                              <a:gd name="connsiteY6" fmla="*/ 0 h 152373"/>
                              <a:gd name="connsiteX7" fmla="*/ 0 w 158074"/>
                              <a:gd name="connsiteY7" fmla="*/ 0 h 152373"/>
                              <a:gd name="connsiteX8" fmla="*/ 0 w 158074"/>
                              <a:gd name="connsiteY8" fmla="*/ 30994 h 15237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58074" h="152373">
                                <a:moveTo>
                                  <a:pt x="0" y="30994"/>
                                </a:moveTo>
                                <a:lnTo>
                                  <a:pt x="59099" y="30994"/>
                                </a:lnTo>
                                <a:lnTo>
                                  <a:pt x="59099" y="152373"/>
                                </a:lnTo>
                                <a:lnTo>
                                  <a:pt x="98937" y="152373"/>
                                </a:lnTo>
                                <a:lnTo>
                                  <a:pt x="98937" y="30994"/>
                                </a:lnTo>
                                <a:lnTo>
                                  <a:pt x="158074" y="30994"/>
                                </a:lnTo>
                                <a:lnTo>
                                  <a:pt x="158074" y="0"/>
                                </a:lnTo>
                                <a:lnTo>
                                  <a:pt x="0" y="0"/>
                                </a:lnTo>
                                <a:lnTo>
                                  <a:pt x="0" y="30994"/>
                                </a:lnTo>
                                <a:close/>
                              </a:path>
                            </a:pathLst>
                          </a:custGeom>
                          <a:solidFill>
                            <a:srgbClr val="FFFFFF"/>
                          </a:solid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6" name="Forme libre : forme 36"/>
                        <wps:cNvSpPr/>
                        <wps:spPr>
                          <a:xfrm>
                            <a:off x="625980" y="1336183"/>
                            <a:ext cx="158113" cy="154697"/>
                          </a:xfrm>
                          <a:custGeom>
                            <a:avLst/>
                            <a:gdLst>
                              <a:gd name="connsiteX0" fmla="*/ 117887 w 158113"/>
                              <a:gd name="connsiteY0" fmla="*/ 89688 h 154697"/>
                              <a:gd name="connsiteX1" fmla="*/ 79057 w 158113"/>
                              <a:gd name="connsiteY1" fmla="*/ 123355 h 154697"/>
                              <a:gd name="connsiteX2" fmla="*/ 40226 w 158113"/>
                              <a:gd name="connsiteY2" fmla="*/ 89688 h 154697"/>
                              <a:gd name="connsiteX3" fmla="*/ 40226 w 158113"/>
                              <a:gd name="connsiteY3" fmla="*/ 0 h 154697"/>
                              <a:gd name="connsiteX4" fmla="*/ 0 w 158113"/>
                              <a:gd name="connsiteY4" fmla="*/ 0 h 154697"/>
                              <a:gd name="connsiteX5" fmla="*/ 0 w 158113"/>
                              <a:gd name="connsiteY5" fmla="*/ 89688 h 154697"/>
                              <a:gd name="connsiteX6" fmla="*/ 79057 w 158113"/>
                              <a:gd name="connsiteY6" fmla="*/ 154698 h 154697"/>
                              <a:gd name="connsiteX7" fmla="*/ 158113 w 158113"/>
                              <a:gd name="connsiteY7" fmla="*/ 89688 h 154697"/>
                              <a:gd name="connsiteX8" fmla="*/ 158113 w 158113"/>
                              <a:gd name="connsiteY8" fmla="*/ 0 h 154697"/>
                              <a:gd name="connsiteX9" fmla="*/ 117887 w 158113"/>
                              <a:gd name="connsiteY9" fmla="*/ 0 h 154697"/>
                              <a:gd name="connsiteX10" fmla="*/ 117887 w 158113"/>
                              <a:gd name="connsiteY10" fmla="*/ 89688 h 15469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158113" h="154697">
                                <a:moveTo>
                                  <a:pt x="117887" y="89688"/>
                                </a:moveTo>
                                <a:cubicBezTo>
                                  <a:pt x="117887" y="105147"/>
                                  <a:pt x="112152" y="123355"/>
                                  <a:pt x="79057" y="123355"/>
                                </a:cubicBezTo>
                                <a:cubicBezTo>
                                  <a:pt x="45961" y="123355"/>
                                  <a:pt x="40226" y="105147"/>
                                  <a:pt x="40226" y="89688"/>
                                </a:cubicBezTo>
                                <a:lnTo>
                                  <a:pt x="40226" y="0"/>
                                </a:lnTo>
                                <a:lnTo>
                                  <a:pt x="0" y="0"/>
                                </a:lnTo>
                                <a:lnTo>
                                  <a:pt x="0" y="89688"/>
                                </a:lnTo>
                                <a:cubicBezTo>
                                  <a:pt x="0" y="135559"/>
                                  <a:pt x="33987" y="154698"/>
                                  <a:pt x="79057" y="154698"/>
                                </a:cubicBezTo>
                                <a:cubicBezTo>
                                  <a:pt x="124127" y="154698"/>
                                  <a:pt x="158113" y="135559"/>
                                  <a:pt x="158113" y="89688"/>
                                </a:cubicBezTo>
                                <a:lnTo>
                                  <a:pt x="158113" y="0"/>
                                </a:lnTo>
                                <a:lnTo>
                                  <a:pt x="117887" y="0"/>
                                </a:lnTo>
                                <a:lnTo>
                                  <a:pt x="117887" y="89688"/>
                                </a:lnTo>
                                <a:close/>
                              </a:path>
                            </a:pathLst>
                          </a:custGeom>
                          <a:solidFill>
                            <a:srgbClr val="FFFFFF"/>
                          </a:solid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7" name="Forme libre : forme 37"/>
                        <wps:cNvSpPr/>
                        <wps:spPr>
                          <a:xfrm>
                            <a:off x="438376" y="1336144"/>
                            <a:ext cx="159934" cy="152373"/>
                          </a:xfrm>
                          <a:custGeom>
                            <a:avLst/>
                            <a:gdLst>
                              <a:gd name="connsiteX0" fmla="*/ 154703 w 159934"/>
                              <a:gd name="connsiteY0" fmla="*/ 51798 h 152373"/>
                              <a:gd name="connsiteX1" fmla="*/ 95100 w 159934"/>
                              <a:gd name="connsiteY1" fmla="*/ 0 h 152373"/>
                              <a:gd name="connsiteX2" fmla="*/ 0 w 159934"/>
                              <a:gd name="connsiteY2" fmla="*/ 0 h 152373"/>
                              <a:gd name="connsiteX3" fmla="*/ 0 w 159934"/>
                              <a:gd name="connsiteY3" fmla="*/ 152373 h 152373"/>
                              <a:gd name="connsiteX4" fmla="*/ 39955 w 159934"/>
                              <a:gd name="connsiteY4" fmla="*/ 152373 h 152373"/>
                              <a:gd name="connsiteX5" fmla="*/ 39955 w 159934"/>
                              <a:gd name="connsiteY5" fmla="*/ 103597 h 152373"/>
                              <a:gd name="connsiteX6" fmla="*/ 89481 w 159934"/>
                              <a:gd name="connsiteY6" fmla="*/ 103597 h 152373"/>
                              <a:gd name="connsiteX7" fmla="*/ 116027 w 159934"/>
                              <a:gd name="connsiteY7" fmla="*/ 152373 h 152373"/>
                              <a:gd name="connsiteX8" fmla="*/ 159935 w 159934"/>
                              <a:gd name="connsiteY8" fmla="*/ 152373 h 152373"/>
                              <a:gd name="connsiteX9" fmla="*/ 127459 w 159934"/>
                              <a:gd name="connsiteY9" fmla="*/ 96895 h 152373"/>
                              <a:gd name="connsiteX10" fmla="*/ 154664 w 159934"/>
                              <a:gd name="connsiteY10" fmla="*/ 51798 h 152373"/>
                              <a:gd name="connsiteX11" fmla="*/ 89714 w 159934"/>
                              <a:gd name="connsiteY11" fmla="*/ 72758 h 152373"/>
                              <a:gd name="connsiteX12" fmla="*/ 39955 w 159934"/>
                              <a:gd name="connsiteY12" fmla="*/ 72758 h 152373"/>
                              <a:gd name="connsiteX13" fmla="*/ 39955 w 159934"/>
                              <a:gd name="connsiteY13" fmla="*/ 30878 h 152373"/>
                              <a:gd name="connsiteX14" fmla="*/ 89714 w 159934"/>
                              <a:gd name="connsiteY14" fmla="*/ 30878 h 152373"/>
                              <a:gd name="connsiteX15" fmla="*/ 113818 w 159934"/>
                              <a:gd name="connsiteY15" fmla="*/ 51837 h 152373"/>
                              <a:gd name="connsiteX16" fmla="*/ 89714 w 159934"/>
                              <a:gd name="connsiteY16" fmla="*/ 72758 h 15237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159934" h="152373">
                                <a:moveTo>
                                  <a:pt x="154703" y="51798"/>
                                </a:moveTo>
                                <a:cubicBezTo>
                                  <a:pt x="154703" y="22006"/>
                                  <a:pt x="133815" y="0"/>
                                  <a:pt x="95100" y="0"/>
                                </a:cubicBezTo>
                                <a:lnTo>
                                  <a:pt x="0" y="0"/>
                                </a:lnTo>
                                <a:lnTo>
                                  <a:pt x="0" y="152373"/>
                                </a:lnTo>
                                <a:lnTo>
                                  <a:pt x="39955" y="152373"/>
                                </a:lnTo>
                                <a:lnTo>
                                  <a:pt x="39955" y="103597"/>
                                </a:lnTo>
                                <a:lnTo>
                                  <a:pt x="89481" y="103597"/>
                                </a:lnTo>
                                <a:lnTo>
                                  <a:pt x="116027" y="152373"/>
                                </a:lnTo>
                                <a:lnTo>
                                  <a:pt x="159935" y="152373"/>
                                </a:lnTo>
                                <a:lnTo>
                                  <a:pt x="127459" y="96895"/>
                                </a:lnTo>
                                <a:cubicBezTo>
                                  <a:pt x="145286" y="88216"/>
                                  <a:pt x="154664" y="71751"/>
                                  <a:pt x="154664" y="51798"/>
                                </a:cubicBezTo>
                                <a:close/>
                                <a:moveTo>
                                  <a:pt x="89714" y="72758"/>
                                </a:moveTo>
                                <a:lnTo>
                                  <a:pt x="39955" y="72758"/>
                                </a:lnTo>
                                <a:lnTo>
                                  <a:pt x="39955" y="30878"/>
                                </a:lnTo>
                                <a:lnTo>
                                  <a:pt x="89714" y="30878"/>
                                </a:lnTo>
                                <a:cubicBezTo>
                                  <a:pt x="105370" y="30878"/>
                                  <a:pt x="113818" y="39788"/>
                                  <a:pt x="113818" y="51837"/>
                                </a:cubicBezTo>
                                <a:cubicBezTo>
                                  <a:pt x="113818" y="63886"/>
                                  <a:pt x="105370" y="72758"/>
                                  <a:pt x="89714" y="72758"/>
                                </a:cubicBezTo>
                                <a:close/>
                              </a:path>
                            </a:pathLst>
                          </a:custGeom>
                          <a:solidFill>
                            <a:srgbClr val="FFFFFF"/>
                          </a:solid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8" name="Forme libre : forme 38"/>
                        <wps:cNvSpPr/>
                        <wps:spPr>
                          <a:xfrm>
                            <a:off x="1020682" y="1336144"/>
                            <a:ext cx="161329" cy="152644"/>
                          </a:xfrm>
                          <a:custGeom>
                            <a:avLst/>
                            <a:gdLst>
                              <a:gd name="connsiteX0" fmla="*/ 112462 w 161329"/>
                              <a:gd name="connsiteY0" fmla="*/ 1162 h 152644"/>
                              <a:gd name="connsiteX1" fmla="*/ 56386 w 161329"/>
                              <a:gd name="connsiteY1" fmla="*/ 61368 h 152644"/>
                              <a:gd name="connsiteX2" fmla="*/ 39877 w 161329"/>
                              <a:gd name="connsiteY2" fmla="*/ 61368 h 152644"/>
                              <a:gd name="connsiteX3" fmla="*/ 39877 w 161329"/>
                              <a:gd name="connsiteY3" fmla="*/ 0 h 152644"/>
                              <a:gd name="connsiteX4" fmla="*/ 0 w 161329"/>
                              <a:gd name="connsiteY4" fmla="*/ 0 h 152644"/>
                              <a:gd name="connsiteX5" fmla="*/ 0 w 161329"/>
                              <a:gd name="connsiteY5" fmla="*/ 152373 h 152644"/>
                              <a:gd name="connsiteX6" fmla="*/ 39877 w 161329"/>
                              <a:gd name="connsiteY6" fmla="*/ 152373 h 152644"/>
                              <a:gd name="connsiteX7" fmla="*/ 39877 w 161329"/>
                              <a:gd name="connsiteY7" fmla="*/ 92400 h 152644"/>
                              <a:gd name="connsiteX8" fmla="*/ 56347 w 161329"/>
                              <a:gd name="connsiteY8" fmla="*/ 92400 h 152644"/>
                              <a:gd name="connsiteX9" fmla="*/ 112462 w 161329"/>
                              <a:gd name="connsiteY9" fmla="*/ 152645 h 152644"/>
                              <a:gd name="connsiteX10" fmla="*/ 161330 w 161329"/>
                              <a:gd name="connsiteY10" fmla="*/ 152645 h 152644"/>
                              <a:gd name="connsiteX11" fmla="*/ 91380 w 161329"/>
                              <a:gd name="connsiteY11" fmla="*/ 76903 h 152644"/>
                              <a:gd name="connsiteX12" fmla="*/ 161330 w 161329"/>
                              <a:gd name="connsiteY12" fmla="*/ 1162 h 152644"/>
                              <a:gd name="connsiteX13" fmla="*/ 112462 w 161329"/>
                              <a:gd name="connsiteY13" fmla="*/ 1162 h 15264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Lst>
                            <a:rect l="l" t="t" r="r" b="b"/>
                            <a:pathLst>
                              <a:path w="161329" h="152644">
                                <a:moveTo>
                                  <a:pt x="112462" y="1162"/>
                                </a:moveTo>
                                <a:lnTo>
                                  <a:pt x="56386" y="61368"/>
                                </a:lnTo>
                                <a:lnTo>
                                  <a:pt x="39877" y="61368"/>
                                </a:lnTo>
                                <a:lnTo>
                                  <a:pt x="39877" y="0"/>
                                </a:lnTo>
                                <a:lnTo>
                                  <a:pt x="0" y="0"/>
                                </a:lnTo>
                                <a:lnTo>
                                  <a:pt x="0" y="152373"/>
                                </a:lnTo>
                                <a:lnTo>
                                  <a:pt x="39877" y="152373"/>
                                </a:lnTo>
                                <a:lnTo>
                                  <a:pt x="39877" y="92400"/>
                                </a:lnTo>
                                <a:lnTo>
                                  <a:pt x="56347" y="92400"/>
                                </a:lnTo>
                                <a:lnTo>
                                  <a:pt x="112462" y="152645"/>
                                </a:lnTo>
                                <a:lnTo>
                                  <a:pt x="161330" y="152645"/>
                                </a:lnTo>
                                <a:lnTo>
                                  <a:pt x="91380" y="76903"/>
                                </a:lnTo>
                                <a:lnTo>
                                  <a:pt x="161330" y="1162"/>
                                </a:lnTo>
                                <a:lnTo>
                                  <a:pt x="112462" y="1162"/>
                                </a:lnTo>
                                <a:close/>
                              </a:path>
                            </a:pathLst>
                          </a:custGeom>
                          <a:solidFill>
                            <a:srgbClr val="FFFFFF"/>
                          </a:solid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39" name="Forme libre : forme 39"/>
                        <wps:cNvSpPr/>
                        <wps:spPr>
                          <a:xfrm>
                            <a:off x="1193483" y="1333703"/>
                            <a:ext cx="153307" cy="157138"/>
                          </a:xfrm>
                          <a:custGeom>
                            <a:avLst/>
                            <a:gdLst>
                              <a:gd name="connsiteX0" fmla="*/ 131955 w 153307"/>
                              <a:gd name="connsiteY0" fmla="*/ 75431 h 157138"/>
                              <a:gd name="connsiteX1" fmla="*/ 77313 w 153307"/>
                              <a:gd name="connsiteY1" fmla="*/ 62685 h 157138"/>
                              <a:gd name="connsiteX2" fmla="*/ 41195 w 153307"/>
                              <a:gd name="connsiteY2" fmla="*/ 45716 h 157138"/>
                              <a:gd name="connsiteX3" fmla="*/ 75026 w 153307"/>
                              <a:gd name="connsiteY3" fmla="*/ 31343 h 157138"/>
                              <a:gd name="connsiteX4" fmla="*/ 109517 w 153307"/>
                              <a:gd name="connsiteY4" fmla="*/ 48583 h 157138"/>
                              <a:gd name="connsiteX5" fmla="*/ 148309 w 153307"/>
                              <a:gd name="connsiteY5" fmla="*/ 48583 h 157138"/>
                              <a:gd name="connsiteX6" fmla="*/ 74406 w 153307"/>
                              <a:gd name="connsiteY6" fmla="*/ 0 h 157138"/>
                              <a:gd name="connsiteX7" fmla="*/ 310 w 153307"/>
                              <a:gd name="connsiteY7" fmla="*/ 49048 h 157138"/>
                              <a:gd name="connsiteX8" fmla="*/ 15850 w 153307"/>
                              <a:gd name="connsiteY8" fmla="*/ 76400 h 157138"/>
                              <a:gd name="connsiteX9" fmla="*/ 75724 w 153307"/>
                              <a:gd name="connsiteY9" fmla="*/ 92633 h 157138"/>
                              <a:gd name="connsiteX10" fmla="*/ 114245 w 153307"/>
                              <a:gd name="connsiteY10" fmla="*/ 110842 h 157138"/>
                              <a:gd name="connsiteX11" fmla="*/ 79987 w 153307"/>
                              <a:gd name="connsiteY11" fmla="*/ 125990 h 157138"/>
                              <a:gd name="connsiteX12" fmla="*/ 42164 w 153307"/>
                              <a:gd name="connsiteY12" fmla="*/ 106890 h 157138"/>
                              <a:gd name="connsiteX13" fmla="*/ 0 w 153307"/>
                              <a:gd name="connsiteY13" fmla="*/ 106890 h 157138"/>
                              <a:gd name="connsiteX14" fmla="*/ 79405 w 153307"/>
                              <a:gd name="connsiteY14" fmla="*/ 157139 h 157138"/>
                              <a:gd name="connsiteX15" fmla="*/ 153308 w 153307"/>
                              <a:gd name="connsiteY15" fmla="*/ 108130 h 157138"/>
                              <a:gd name="connsiteX16" fmla="*/ 131955 w 153307"/>
                              <a:gd name="connsiteY16" fmla="*/ 75392 h 15713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153307" h="157138">
                                <a:moveTo>
                                  <a:pt x="131955" y="75431"/>
                                </a:moveTo>
                                <a:cubicBezTo>
                                  <a:pt x="119437" y="69426"/>
                                  <a:pt x="94325" y="65358"/>
                                  <a:pt x="77313" y="62685"/>
                                </a:cubicBezTo>
                                <a:cubicBezTo>
                                  <a:pt x="62897" y="60399"/>
                                  <a:pt x="41195" y="57067"/>
                                  <a:pt x="41195" y="45716"/>
                                </a:cubicBezTo>
                                <a:cubicBezTo>
                                  <a:pt x="41195" y="36612"/>
                                  <a:pt x="51271" y="31343"/>
                                  <a:pt x="75026" y="31343"/>
                                </a:cubicBezTo>
                                <a:cubicBezTo>
                                  <a:pt x="98782" y="31343"/>
                                  <a:pt x="109517" y="39750"/>
                                  <a:pt x="109517" y="48583"/>
                                </a:cubicBezTo>
                                <a:lnTo>
                                  <a:pt x="148309" y="48583"/>
                                </a:lnTo>
                                <a:cubicBezTo>
                                  <a:pt x="148309" y="22044"/>
                                  <a:pt x="123235" y="0"/>
                                  <a:pt x="74406" y="0"/>
                                </a:cubicBezTo>
                                <a:cubicBezTo>
                                  <a:pt x="25577" y="0"/>
                                  <a:pt x="310" y="23168"/>
                                  <a:pt x="310" y="49048"/>
                                </a:cubicBezTo>
                                <a:cubicBezTo>
                                  <a:pt x="310" y="61097"/>
                                  <a:pt x="6433" y="69465"/>
                                  <a:pt x="15850" y="76400"/>
                                </a:cubicBezTo>
                                <a:cubicBezTo>
                                  <a:pt x="26856" y="84497"/>
                                  <a:pt x="44876" y="88371"/>
                                  <a:pt x="75724" y="92633"/>
                                </a:cubicBezTo>
                                <a:cubicBezTo>
                                  <a:pt x="102619" y="96352"/>
                                  <a:pt x="114245" y="99413"/>
                                  <a:pt x="114245" y="110842"/>
                                </a:cubicBezTo>
                                <a:cubicBezTo>
                                  <a:pt x="114245" y="118474"/>
                                  <a:pt x="105448" y="125990"/>
                                  <a:pt x="79987" y="125990"/>
                                </a:cubicBezTo>
                                <a:cubicBezTo>
                                  <a:pt x="54526" y="125990"/>
                                  <a:pt x="42164" y="118125"/>
                                  <a:pt x="42164" y="106890"/>
                                </a:cubicBezTo>
                                <a:lnTo>
                                  <a:pt x="0" y="106890"/>
                                </a:lnTo>
                                <a:cubicBezTo>
                                  <a:pt x="0" y="132925"/>
                                  <a:pt x="22244" y="157139"/>
                                  <a:pt x="79405" y="157139"/>
                                </a:cubicBezTo>
                                <a:cubicBezTo>
                                  <a:pt x="133117" y="157139"/>
                                  <a:pt x="153308" y="134901"/>
                                  <a:pt x="153308" y="108130"/>
                                </a:cubicBezTo>
                                <a:cubicBezTo>
                                  <a:pt x="153308" y="92943"/>
                                  <a:pt x="145015" y="81669"/>
                                  <a:pt x="131955" y="75392"/>
                                </a:cubicBezTo>
                                <a:close/>
                              </a:path>
                            </a:pathLst>
                          </a:custGeom>
                          <a:solidFill>
                            <a:srgbClr val="FFFFFF"/>
                          </a:solid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40" name="Forme libre : forme 40"/>
                        <wps:cNvSpPr/>
                        <wps:spPr>
                          <a:xfrm>
                            <a:off x="816763" y="1333703"/>
                            <a:ext cx="169041" cy="157138"/>
                          </a:xfrm>
                          <a:custGeom>
                            <a:avLst/>
                            <a:gdLst>
                              <a:gd name="connsiteX0" fmla="*/ 40265 w 169041"/>
                              <a:gd name="connsiteY0" fmla="*/ 78569 h 157138"/>
                              <a:gd name="connsiteX1" fmla="*/ 53053 w 169041"/>
                              <a:gd name="connsiteY1" fmla="*/ 45677 h 157138"/>
                              <a:gd name="connsiteX2" fmla="*/ 86497 w 169041"/>
                              <a:gd name="connsiteY2" fmla="*/ 33202 h 157138"/>
                              <a:gd name="connsiteX3" fmla="*/ 115175 w 169041"/>
                              <a:gd name="connsiteY3" fmla="*/ 42268 h 157138"/>
                              <a:gd name="connsiteX4" fmla="*/ 130017 w 169041"/>
                              <a:gd name="connsiteY4" fmla="*/ 63072 h 157138"/>
                              <a:gd name="connsiteX5" fmla="*/ 169042 w 169041"/>
                              <a:gd name="connsiteY5" fmla="*/ 63072 h 157138"/>
                              <a:gd name="connsiteX6" fmla="*/ 142922 w 169041"/>
                              <a:gd name="connsiteY6" fmla="*/ 18015 h 157138"/>
                              <a:gd name="connsiteX7" fmla="*/ 86420 w 169041"/>
                              <a:gd name="connsiteY7" fmla="*/ 0 h 157138"/>
                              <a:gd name="connsiteX8" fmla="*/ 24686 w 169041"/>
                              <a:gd name="connsiteY8" fmla="*/ 22509 h 157138"/>
                              <a:gd name="connsiteX9" fmla="*/ 0 w 169041"/>
                              <a:gd name="connsiteY9" fmla="*/ 78569 h 157138"/>
                              <a:gd name="connsiteX10" fmla="*/ 24686 w 169041"/>
                              <a:gd name="connsiteY10" fmla="*/ 134629 h 157138"/>
                              <a:gd name="connsiteX11" fmla="*/ 86420 w 169041"/>
                              <a:gd name="connsiteY11" fmla="*/ 157139 h 157138"/>
                              <a:gd name="connsiteX12" fmla="*/ 142922 w 169041"/>
                              <a:gd name="connsiteY12" fmla="*/ 139162 h 157138"/>
                              <a:gd name="connsiteX13" fmla="*/ 169042 w 169041"/>
                              <a:gd name="connsiteY13" fmla="*/ 94105 h 157138"/>
                              <a:gd name="connsiteX14" fmla="*/ 130017 w 169041"/>
                              <a:gd name="connsiteY14" fmla="*/ 94105 h 157138"/>
                              <a:gd name="connsiteX15" fmla="*/ 115175 w 169041"/>
                              <a:gd name="connsiteY15" fmla="*/ 114910 h 157138"/>
                              <a:gd name="connsiteX16" fmla="*/ 86497 w 169041"/>
                              <a:gd name="connsiteY16" fmla="*/ 123975 h 157138"/>
                              <a:gd name="connsiteX17" fmla="*/ 53053 w 169041"/>
                              <a:gd name="connsiteY17" fmla="*/ 111500 h 157138"/>
                              <a:gd name="connsiteX18" fmla="*/ 40265 w 169041"/>
                              <a:gd name="connsiteY18" fmla="*/ 78608 h 157138"/>
                              <a:gd name="connsiteX19" fmla="*/ 40265 w 169041"/>
                              <a:gd name="connsiteY19" fmla="*/ 78608 h 15713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Lst>
                            <a:rect l="l" t="t" r="r" b="b"/>
                            <a:pathLst>
                              <a:path w="169041" h="157138">
                                <a:moveTo>
                                  <a:pt x="40265" y="78569"/>
                                </a:moveTo>
                                <a:cubicBezTo>
                                  <a:pt x="40265" y="64971"/>
                                  <a:pt x="44527" y="54007"/>
                                  <a:pt x="53053" y="45677"/>
                                </a:cubicBezTo>
                                <a:cubicBezTo>
                                  <a:pt x="61579" y="37348"/>
                                  <a:pt x="72740" y="33202"/>
                                  <a:pt x="86497" y="33202"/>
                                </a:cubicBezTo>
                                <a:cubicBezTo>
                                  <a:pt x="97891" y="33202"/>
                                  <a:pt x="107385" y="36573"/>
                                  <a:pt x="115175" y="42268"/>
                                </a:cubicBezTo>
                                <a:cubicBezTo>
                                  <a:pt x="122266" y="47459"/>
                                  <a:pt x="127266" y="54046"/>
                                  <a:pt x="130017" y="63072"/>
                                </a:cubicBezTo>
                                <a:lnTo>
                                  <a:pt x="169042" y="63072"/>
                                </a:lnTo>
                                <a:cubicBezTo>
                                  <a:pt x="167453" y="48350"/>
                                  <a:pt x="157803" y="29677"/>
                                  <a:pt x="142922" y="18015"/>
                                </a:cubicBezTo>
                                <a:cubicBezTo>
                                  <a:pt x="127072" y="5540"/>
                                  <a:pt x="108703" y="0"/>
                                  <a:pt x="86420" y="0"/>
                                </a:cubicBezTo>
                                <a:cubicBezTo>
                                  <a:pt x="61734" y="0"/>
                                  <a:pt x="41156" y="7516"/>
                                  <a:pt x="24686" y="22509"/>
                                </a:cubicBezTo>
                                <a:cubicBezTo>
                                  <a:pt x="8216" y="37503"/>
                                  <a:pt x="0" y="56215"/>
                                  <a:pt x="0" y="78569"/>
                                </a:cubicBezTo>
                                <a:cubicBezTo>
                                  <a:pt x="0" y="100924"/>
                                  <a:pt x="8216" y="119636"/>
                                  <a:pt x="24686" y="134629"/>
                                </a:cubicBezTo>
                                <a:cubicBezTo>
                                  <a:pt x="41156" y="149623"/>
                                  <a:pt x="61734" y="157139"/>
                                  <a:pt x="86420" y="157139"/>
                                </a:cubicBezTo>
                                <a:cubicBezTo>
                                  <a:pt x="108703" y="157139"/>
                                  <a:pt x="127072" y="151599"/>
                                  <a:pt x="142922" y="139162"/>
                                </a:cubicBezTo>
                                <a:cubicBezTo>
                                  <a:pt x="157803" y="127462"/>
                                  <a:pt x="167453" y="108827"/>
                                  <a:pt x="169042" y="94105"/>
                                </a:cubicBezTo>
                                <a:lnTo>
                                  <a:pt x="130017" y="94105"/>
                                </a:lnTo>
                                <a:cubicBezTo>
                                  <a:pt x="127266" y="103132"/>
                                  <a:pt x="122266" y="109718"/>
                                  <a:pt x="115175" y="114910"/>
                                </a:cubicBezTo>
                                <a:cubicBezTo>
                                  <a:pt x="107385" y="120605"/>
                                  <a:pt x="97852" y="123975"/>
                                  <a:pt x="86497" y="123975"/>
                                </a:cubicBezTo>
                                <a:cubicBezTo>
                                  <a:pt x="72740" y="123975"/>
                                  <a:pt x="61579" y="119830"/>
                                  <a:pt x="53053" y="111500"/>
                                </a:cubicBezTo>
                                <a:cubicBezTo>
                                  <a:pt x="44527" y="103171"/>
                                  <a:pt x="40265" y="92207"/>
                                  <a:pt x="40265" y="78608"/>
                                </a:cubicBezTo>
                                <a:lnTo>
                                  <a:pt x="40265" y="78608"/>
                                </a:lnTo>
                                <a:close/>
                              </a:path>
                            </a:pathLst>
                          </a:custGeom>
                          <a:solidFill>
                            <a:srgbClr val="FFFFFF"/>
                          </a:solid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41" name="Forme libre : forme 41"/>
                        <wps:cNvSpPr/>
                        <wps:spPr>
                          <a:xfrm>
                            <a:off x="617455" y="192626"/>
                            <a:ext cx="471045" cy="770429"/>
                          </a:xfrm>
                          <a:custGeom>
                            <a:avLst/>
                            <a:gdLst>
                              <a:gd name="connsiteX0" fmla="*/ 132497 w 471045"/>
                              <a:gd name="connsiteY0" fmla="*/ 632856 h 770429"/>
                              <a:gd name="connsiteX1" fmla="*/ 161950 w 471045"/>
                              <a:gd name="connsiteY1" fmla="*/ 577841 h 770429"/>
                              <a:gd name="connsiteX2" fmla="*/ 58905 w 471045"/>
                              <a:gd name="connsiteY2" fmla="*/ 385215 h 770429"/>
                              <a:gd name="connsiteX3" fmla="*/ 235542 w 471045"/>
                              <a:gd name="connsiteY3" fmla="*/ 55014 h 770429"/>
                              <a:gd name="connsiteX4" fmla="*/ 412179 w 471045"/>
                              <a:gd name="connsiteY4" fmla="*/ 385215 h 770429"/>
                              <a:gd name="connsiteX5" fmla="*/ 206090 w 471045"/>
                              <a:gd name="connsiteY5" fmla="*/ 770429 h 770429"/>
                              <a:gd name="connsiteX6" fmla="*/ 264995 w 471045"/>
                              <a:gd name="connsiteY6" fmla="*/ 770429 h 770429"/>
                              <a:gd name="connsiteX7" fmla="*/ 471046 w 471045"/>
                              <a:gd name="connsiteY7" fmla="*/ 385215 h 770429"/>
                              <a:gd name="connsiteX8" fmla="*/ 264995 w 471045"/>
                              <a:gd name="connsiteY8" fmla="*/ 0 h 770429"/>
                              <a:gd name="connsiteX9" fmla="*/ 206090 w 471045"/>
                              <a:gd name="connsiteY9" fmla="*/ 0 h 770429"/>
                              <a:gd name="connsiteX10" fmla="*/ 0 w 471045"/>
                              <a:gd name="connsiteY10" fmla="*/ 385215 h 770429"/>
                              <a:gd name="connsiteX11" fmla="*/ 132497 w 471045"/>
                              <a:gd name="connsiteY11" fmla="*/ 632856 h 77042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471045" h="770429">
                                <a:moveTo>
                                  <a:pt x="132497" y="632856"/>
                                </a:moveTo>
                                <a:lnTo>
                                  <a:pt x="161950" y="577841"/>
                                </a:lnTo>
                                <a:lnTo>
                                  <a:pt x="58905" y="385215"/>
                                </a:lnTo>
                                <a:lnTo>
                                  <a:pt x="235542" y="55014"/>
                                </a:lnTo>
                                <a:lnTo>
                                  <a:pt x="412179" y="385215"/>
                                </a:lnTo>
                                <a:lnTo>
                                  <a:pt x="206090" y="770429"/>
                                </a:lnTo>
                                <a:lnTo>
                                  <a:pt x="264995" y="770429"/>
                                </a:lnTo>
                                <a:lnTo>
                                  <a:pt x="471046" y="385215"/>
                                </a:lnTo>
                                <a:lnTo>
                                  <a:pt x="264995" y="0"/>
                                </a:lnTo>
                                <a:lnTo>
                                  <a:pt x="206090" y="0"/>
                                </a:lnTo>
                                <a:lnTo>
                                  <a:pt x="0" y="385215"/>
                                </a:lnTo>
                                <a:lnTo>
                                  <a:pt x="132497" y="632856"/>
                                </a:lnTo>
                                <a:close/>
                              </a:path>
                            </a:pathLst>
                          </a:custGeom>
                          <a:solidFill>
                            <a:srgbClr val="FFFFFF"/>
                          </a:solid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42" name="Forme libre : forme 42"/>
                        <wps:cNvSpPr/>
                        <wps:spPr>
                          <a:xfrm>
                            <a:off x="499722" y="192626"/>
                            <a:ext cx="471045" cy="770429"/>
                          </a:xfrm>
                          <a:custGeom>
                            <a:avLst/>
                            <a:gdLst>
                              <a:gd name="connsiteX0" fmla="*/ 264956 w 471045"/>
                              <a:gd name="connsiteY0" fmla="*/ 770429 h 770429"/>
                              <a:gd name="connsiteX1" fmla="*/ 471046 w 471045"/>
                              <a:gd name="connsiteY1" fmla="*/ 385215 h 770429"/>
                              <a:gd name="connsiteX2" fmla="*/ 338548 w 471045"/>
                              <a:gd name="connsiteY2" fmla="*/ 137535 h 770429"/>
                              <a:gd name="connsiteX3" fmla="*/ 309135 w 471045"/>
                              <a:gd name="connsiteY3" fmla="*/ 192588 h 770429"/>
                              <a:gd name="connsiteX4" fmla="*/ 412179 w 471045"/>
                              <a:gd name="connsiteY4" fmla="*/ 385215 h 770429"/>
                              <a:gd name="connsiteX5" fmla="*/ 235503 w 471045"/>
                              <a:gd name="connsiteY5" fmla="*/ 715377 h 770429"/>
                              <a:gd name="connsiteX6" fmla="*/ 58866 w 471045"/>
                              <a:gd name="connsiteY6" fmla="*/ 385215 h 770429"/>
                              <a:gd name="connsiteX7" fmla="*/ 264956 w 471045"/>
                              <a:gd name="connsiteY7" fmla="*/ 0 h 770429"/>
                              <a:gd name="connsiteX8" fmla="*/ 206090 w 471045"/>
                              <a:gd name="connsiteY8" fmla="*/ 0 h 770429"/>
                              <a:gd name="connsiteX9" fmla="*/ 0 w 471045"/>
                              <a:gd name="connsiteY9" fmla="*/ 385215 h 770429"/>
                              <a:gd name="connsiteX10" fmla="*/ 206090 w 471045"/>
                              <a:gd name="connsiteY10" fmla="*/ 770429 h 770429"/>
                              <a:gd name="connsiteX11" fmla="*/ 264956 w 471045"/>
                              <a:gd name="connsiteY11" fmla="*/ 770429 h 77042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471045" h="770429">
                                <a:moveTo>
                                  <a:pt x="264956" y="770429"/>
                                </a:moveTo>
                                <a:lnTo>
                                  <a:pt x="471046" y="385215"/>
                                </a:lnTo>
                                <a:lnTo>
                                  <a:pt x="338548" y="137535"/>
                                </a:lnTo>
                                <a:lnTo>
                                  <a:pt x="309135" y="192588"/>
                                </a:lnTo>
                                <a:lnTo>
                                  <a:pt x="412179" y="385215"/>
                                </a:lnTo>
                                <a:lnTo>
                                  <a:pt x="235503" y="715377"/>
                                </a:lnTo>
                                <a:lnTo>
                                  <a:pt x="58866" y="385215"/>
                                </a:lnTo>
                                <a:lnTo>
                                  <a:pt x="264956" y="0"/>
                                </a:lnTo>
                                <a:lnTo>
                                  <a:pt x="206090" y="0"/>
                                </a:lnTo>
                                <a:lnTo>
                                  <a:pt x="0" y="385215"/>
                                </a:lnTo>
                                <a:lnTo>
                                  <a:pt x="206090" y="770429"/>
                                </a:lnTo>
                                <a:lnTo>
                                  <a:pt x="264956" y="770429"/>
                                </a:lnTo>
                                <a:close/>
                              </a:path>
                            </a:pathLst>
                          </a:custGeom>
                          <a:solidFill>
                            <a:srgbClr val="FFFFFF"/>
                          </a:solidFill>
                          <a:ln w="387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AEF75AE" id="Image 9" o:spid="_x0000_s1026" style="position:absolute;margin-left:-47.35pt;margin-top:-47.4pt;width:97.1pt;height:102.2pt;z-index:251659263" coordorigin="1926,1926" coordsize="12330,12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">
                <v:shape id="Forme libre : forme 27" o:spid="_x0000_s1027" style="position:absolute;left:1926;top:11171;width:1600;height:1532;visibility:visible;mso-wrap-style:square;v-text-anchor:middle" coordsize="159973,153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" path="m116066,153226r43907,l127498,97437v17827,-8756,27205,-25299,27205,-45367c154703,22122,133815,,95100,l,,,153187r39955,l39955,104139r49565,l116066,153187r,39xm39955,31033r49759,c105370,31033,113818,39982,113818,52070v,12087,-8448,21037,-24104,21037l39955,73107r,-42113l39955,31033xe" stroked="f" strokeweight=".1076mm">
                  <v:stroke joinstyle="miter"/>
                  <v:path arrowok="t" o:connecttype="custom" o:connectlocs="116066,153226;159973,153226;127498,97437;154703,52070;95100,0;0,0;0,153187;39955,153187;39955,104139;89520,104139;116066,153187;39955,31033;89714,31033;113818,52070;89714,73107;39955,73107;39955,30994" o:connectangles="0,0,0,0,0,0,0,0,0,0,0,0,0,0,0,0,0"/>
                </v:shape>
                <v:shape id="Forme libre : forme 29" o:spid="_x0000_s1028" style="position:absolute;left:9547;top:11171;width:1581;height:1555;visibility:visible;mso-wrap-style:square;v-text-anchor:middle" coordsize="158113,1555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" path="m,l,90192v,46103,33987,65358,79057,65358c124127,155550,158113,136295,158113,90192l158113,,117887,r,90192c117887,105728,112152,124053,79057,124053v-33096,,-38831,-18325,-38831,-33861l40226,,,xe" stroked="f" strokeweight=".1076mm">
                  <v:stroke joinstyle="miter"/>
                  <v:path arrowok="t" o:connecttype="custom" o:connectlocs="0,0;0,90192;79057,155550;158113,90192;158113,0;117887,0;117887,90192;79057,124053;40226,90192;40226,0;0,0" o:connectangles="0,0,0,0,0,0,0,0,0,0,0"/>
                </v:shape>
                <v:shape id="Forme libre : forme 30" o:spid="_x0000_s1029" style="position:absolute;left:3909;top:11171;width:1331;height:1532;visibility:visible;mso-wrap-style:square;v-text-anchor:middle" coordsize="133117,153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" path="m133117,122038r-93240,l39877,90502r82893,l122770,61097r-82893,l39877,31188r90721,l130598,,,,,153226r133117,l133117,122038xe" stroked="f" strokeweight=".1076mm">
                  <v:stroke joinstyle="miter"/>
                  <v:path arrowok="t" o:connecttype="custom" o:connectlocs="133117,122038;39877,122038;39877,90502;122770,90502;122770,61097;39877,61097;39877,31188;130598,31188;130598,0;0,0;0,153226;133117,153226;133117,122038" o:connectangles="0,0,0,0,0,0,0,0,0,0,0,0,0"/>
                </v:shape>
                <v:shape id="Forme libre : forme 31" o:spid="_x0000_s1030" style="position:absolute;left:11579;top:11171;width:1267;height:1532;visibility:visible;mso-wrap-style:square;v-text-anchor:middle" coordsize="126684,153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" path="m126684,122038r-86846,l39838,,,,,153226r126684,l126684,122038xe" stroked="f" strokeweight=".1076mm">
                  <v:stroke joinstyle="miter"/>
                  <v:path arrowok="t" o:connecttype="custom" o:connectlocs="126684,122038;39838,122038;39838,0;0,0;0,153226;126684,153226;126684,122038" o:connectangles="0,0,0,0,0,0,0"/>
                </v:shape>
                <v:shape id="Forme libre : forme 32" o:spid="_x0000_s1031" style="position:absolute;left:7531;top:11171;width:1837;height:1532;visibility:visible;mso-wrap-style:square;v-text-anchor:middle" coordsize="183729,1531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" path="m142728,153187r41001,l117732,,65997,,,153187r40962,l52859,124750r77933,l142689,153187r39,xm65919,93563l91845,31536r25926,62027l65880,93563r39,xe" stroked="f" strokeweight=".1076mm">
                  <v:stroke joinstyle="miter"/>
                  <v:path arrowok="t" o:connecttype="custom" o:connectlocs="142728,153187;183729,153187;117732,0;65997,0;0,153187;40962,153187;52859,124750;130792,124750;142689,153187;65919,93563;91845,31536;117771,93563;65880,93563" o:connectangles="0,0,0,0,0,0,0,0,0,0,0,0,0"/>
                </v:shape>
                <v:shape id="Forme libre : forme 33" o:spid="_x0000_s1032" style="position:absolute;left:12676;top:11171;width:1581;height:1532;visibility:visible;mso-wrap-style:square;v-text-anchor:middle" coordsize="158113,153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" path="m,l,31149r59099,l59099,153226r39877,l98976,31149r59137,l158113,,,xe" stroked="f" strokeweight=".1076mm">
                  <v:stroke joinstyle="miter"/>
                  <v:path arrowok="t" o:connecttype="custom" o:connectlocs="0,0;0,31149;59099,31149;59099,153226;98976,153226;98976,31149;158113,31149;158113,0;0,0" o:connectangles="0,0,0,0,0,0,0,0,0"/>
                </v:shape>
                <v:shape id="Forme libre : forme 34" o:spid="_x0000_s1033" style="position:absolute;left:5656;top:11171;width:1609;height:1532;visibility:visible;mso-wrap-style:square;v-text-anchor:middle" coordsize="160942,1532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" path="m160942,153226l160942,,125328,r,100652l33948,,,,,153226r35847,l35847,52573r90682,100653l160942,153226xe" stroked="f" strokeweight=".1076mm">
                  <v:stroke joinstyle="miter"/>
                  <v:path arrowok="t" o:connecttype="custom" o:connectlocs="160942,153226;160942,0;125328,0;125328,100652;33948,0;0,0;0,153226;35847,153226;35847,52573;126529,153226;160942,153226" o:connectangles="0,0,0,0,0,0,0,0,0,0,0"/>
                </v:shape>
                <v:shape id="Forme libre : forme 35" o:spid="_x0000_s1034" style="position:absolute;left:2487;top:13361;width:1580;height:1524;visibility:visible;mso-wrap-style:square;v-text-anchor:middle" coordsize="158074,152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" path="m,30994r59099,l59099,152373r39838,l98937,30994r59137,l158074,,,,,30994xe" stroked="f" strokeweight=".1076mm">
                  <v:stroke joinstyle="miter"/>
                  <v:path arrowok="t" o:connecttype="custom" o:connectlocs="0,30994;59099,30994;59099,152373;98937,152373;98937,30994;158074,30994;158074,0;0,0;0,30994" o:connectangles="0,0,0,0,0,0,0,0,0"/>
                </v:shape>
                <v:shape id="Forme libre : forme 36" o:spid="_x0000_s1035" style="position:absolute;left:6259;top:13361;width:1581;height:1547;visibility:visible;mso-wrap-style:square;v-text-anchor:middle" coordsize="158113,1546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" path="m117887,89688v,15459,-5735,33667,-38830,33667c45961,123355,40226,105147,40226,89688l40226,,,,,89688v,45871,33987,65010,79057,65010c124127,154698,158113,135559,158113,89688l158113,,117887,r,89688xe" stroked="f" strokeweight=".1076mm">
                  <v:stroke joinstyle="miter"/>
                  <v:path arrowok="t" o:connecttype="custom" o:connectlocs="117887,89688;79057,123355;40226,89688;40226,0;0,0;0,89688;79057,154698;158113,89688;158113,0;117887,0;117887,89688" o:connectangles="0,0,0,0,0,0,0,0,0,0,0"/>
                </v:shape>
                <v:shape id="Forme libre : forme 37" o:spid="_x0000_s1036" style="position:absolute;left:4383;top:13361;width:1600;height:1524;visibility:visible;mso-wrap-style:square;v-text-anchor:middle" coordsize="159934,152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" path="m154703,51798c154703,22006,133815,,95100,l,,,152373r39955,l39955,103597r49526,l116027,152373r43908,l127459,96895v17827,-8679,27205,-25144,27205,-45097l154703,51798xm89714,72758r-49759,l39955,30878r49759,c105370,30878,113818,39788,113818,51837v,12049,-8448,20921,-24104,20921xe" stroked="f" strokeweight=".1076mm">
                  <v:stroke joinstyle="miter"/>
                  <v:path arrowok="t" o:connecttype="custom" o:connectlocs="154703,51798;95100,0;0,0;0,152373;39955,152373;39955,103597;89481,103597;116027,152373;159935,152373;127459,96895;154664,51798;89714,72758;39955,72758;39955,30878;89714,30878;113818,51837;89714,72758" o:connectangles="0,0,0,0,0,0,0,0,0,0,0,0,0,0,0,0,0"/>
                </v:shape>
                <v:shape id="Forme libre : forme 38" o:spid="_x0000_s1037" style="position:absolute;left:10206;top:13361;width:1614;height:1526;visibility:visible;mso-wrap-style:square;v-text-anchor:middle" coordsize="161329,1526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" path="m112462,1162l56386,61368r-16509,l39877,,,,,152373r39877,l39877,92400r16470,l112462,152645r48868,l91380,76903,161330,1162r-48868,xe" stroked="f" strokeweight=".1076mm">
                  <v:stroke joinstyle="miter"/>
                  <v:path arrowok="t" o:connecttype="custom" o:connectlocs="112462,1162;56386,61368;39877,61368;39877,0;0,0;0,152373;39877,152373;39877,92400;56347,92400;112462,152645;161330,152645;91380,76903;161330,1162;112462,1162" o:connectangles="0,0,0,0,0,0,0,0,0,0,0,0,0,0"/>
                </v:shape>
                <v:shape id="Forme libre : forme 39" o:spid="_x0000_s1038" style="position:absolute;left:11934;top:13337;width:1533;height:1571;visibility:visible;mso-wrap-style:square;v-text-anchor:middle" coordsize="153307,157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" path="m131955,75431c119437,69426,94325,65358,77313,62685,62897,60399,41195,57067,41195,45716v,-9104,10076,-14373,33831,-14373c98782,31343,109517,39750,109517,48583r38792,c148309,22044,123235,,74406,,25577,,310,23168,310,49048v,12049,6123,20417,15540,27352c26856,84497,44876,88371,75724,92633v26895,3719,38521,6780,38521,18209c114245,118474,105448,125990,79987,125990v-25461,,-37823,-7865,-37823,-19100l,106890v,26035,22244,50249,79405,50249c133117,157139,153308,134901,153308,108130v,-15187,-8293,-26461,-21353,-32738l131955,75431xe" stroked="f" strokeweight=".1076mm">
                  <v:stroke joinstyle="miter"/>
                  <v:path arrowok="t" o:connecttype="custom" o:connectlocs="131955,75431;77313,62685;41195,45716;75026,31343;109517,48583;148309,48583;74406,0;310,49048;15850,76400;75724,92633;114245,110842;79987,125990;42164,106890;0,106890;79405,157139;153308,108130;131955,75392" o:connectangles="0,0,0,0,0,0,0,0,0,0,0,0,0,0,0,0,0"/>
                </v:shape>
                <v:shape id="Forme libre : forme 40" o:spid="_x0000_s1039" style="position:absolute;left:8167;top:13337;width:1691;height:1571;visibility:visible;mso-wrap-style:square;v-text-anchor:middle" coordsize="169041,157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" path="m40265,78569v,-13598,4262,-24562,12788,-32892c61579,37348,72740,33202,86497,33202v11394,,20888,3371,28678,9066c122266,47459,127266,54046,130017,63072r39025,c167453,48350,157803,29677,142922,18015,127072,5540,108703,,86420,,61734,,41156,7516,24686,22509,8216,37503,,56215,,78569v,22355,8216,41067,24686,56060c41156,149623,61734,157139,86420,157139v22283,,40652,-5540,56502,-17977c157803,127462,167453,108827,169042,94105r-39025,c127266,103132,122266,109718,115175,114910v-7790,5695,-17323,9065,-28678,9065c72740,123975,61579,119830,53053,111500,44527,103171,40265,92207,40265,78608r,l40265,78569xe" stroked="f" strokeweight=".1076mm">
                  <v:stroke joinstyle="miter"/>
                  <v:path arrowok="t" o:connecttype="custom" o:connectlocs="40265,78569;53053,45677;86497,33202;115175,42268;130017,63072;169042,63072;142922,18015;86420,0;24686,22509;0,78569;24686,134629;86420,157139;142922,139162;169042,94105;130017,94105;115175,114910;86497,123975;53053,111500;40265,78608;40265,78608" o:connectangles="0,0,0,0,0,0,0,0,0,0,0,0,0,0,0,0,0,0,0,0"/>
                </v:shape>
                <v:shape id="Forme libre : forme 41" o:spid="_x0000_s1040" style="position:absolute;left:6174;top:1926;width:4711;height:7704;visibility:visible;mso-wrap-style:square;v-text-anchor:middle" coordsize="471045,770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" path="m132497,632856r29453,-55015l58905,385215,235542,55014,412179,385215,206090,770429r58905,l471046,385215,264995,,206090,,,385215,132497,632856xe" stroked="f" strokeweight=".1076mm">
                  <v:stroke joinstyle="miter"/>
                  <v:path arrowok="t" o:connecttype="custom" o:connectlocs="132497,632856;161950,577841;58905,385215;235542,55014;412179,385215;206090,770429;264995,770429;471046,385215;264995,0;206090,0;0,385215;132497,632856" o:connectangles="0,0,0,0,0,0,0,0,0,0,0,0"/>
                </v:shape>
                <v:shape id="Forme libre : forme 42" o:spid="_x0000_s1041" style="position:absolute;left:4997;top:1926;width:4710;height:7704;visibility:visible;mso-wrap-style:square;v-text-anchor:middle" coordsize="471045,7704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" path="m264956,770429l471046,385215,338548,137535r-29413,55053l412179,385215,235503,715377,58866,385215,264956,,206090,,,385215,206090,770429r58866,xe" stroked="f" strokeweight=".1076mm">
                  <v:stroke joinstyle="miter"/>
                  <v:path arrowok="t" o:connecttype="custom" o:connectlocs="264956,770429;471046,385215;338548,137535;309135,192588;412179,385215;235503,715377;58866,385215;264956,0;206090,0;0,385215;206090,770429;264956,770429" o:connectangles="0,0,0,0,0,0,0,0,0,0,0,0"/>
                </v:shape>
              </v:group>
            </w:pict>
          </mc:Fallback>
        </mc:AlternateContent>
      </w:r>
      <w:r w:rsidR="009436E4" w:rsidRPr="00555003">
        <w:rPr>
          <w:noProof/>
          <w:lang w:val="de-DE"/>
        </w:rPr>
        <mc:AlternateContent>
          <mc:Choice Requires="wps">
            <w:drawing>
              <wp:anchor distT="0" distB="0" distL="114300" distR="114300" simplePos="0" relativeHeight="251658240" behindDoc="0" locked="1" layoutInCell="1" allowOverlap="1" wp14:anchorId="2434C79C" wp14:editId="20EE4E4C">
                <wp:simplePos x="0" y="0"/>
                <wp:positionH relativeFrom="page">
                  <wp:posOffset>0</wp:posOffset>
                </wp:positionH>
                <wp:positionV relativeFrom="page">
                  <wp:posOffset>-38100</wp:posOffset>
                </wp:positionV>
                <wp:extent cx="7559675" cy="2800350"/>
                <wp:effectExtent l="0" t="0" r="3175" b="0"/>
                <wp:wrapTopAndBottom/>
                <wp:docPr id="10" name="Forme libre : forme 6"/>
                <wp:cNvGraphicFramePr/>
                <a:graphic xmlns:a="http://schemas.openxmlformats.org/drawingml/2006/main">
                  <a:graphicData uri="http://schemas.microsoft.com/office/word/2010/wordprocessingShape">
                    <wps:wsp>
                      <wps:cNvSpPr/>
                      <wps:spPr>
                        <a:xfrm>
                          <a:off x="0" y="0"/>
                          <a:ext cx="7559675" cy="2800350"/>
                        </a:xfrm>
                        <a:custGeom>
                          <a:avLst/>
                          <a:gdLst>
                            <a:gd name="connsiteX0" fmla="*/ 0 w 7559675"/>
                            <a:gd name="connsiteY0" fmla="*/ 0 h 2700000"/>
                            <a:gd name="connsiteX1" fmla="*/ 7559675 w 7559675"/>
                            <a:gd name="connsiteY1" fmla="*/ 0 h 2700000"/>
                            <a:gd name="connsiteX2" fmla="*/ 7559675 w 7559675"/>
                            <a:gd name="connsiteY2" fmla="*/ 2700000 h 2700000"/>
                            <a:gd name="connsiteX3" fmla="*/ 1626777 w 7559675"/>
                            <a:gd name="connsiteY3" fmla="*/ 2700000 h 2700000"/>
                            <a:gd name="connsiteX4" fmla="*/ 1259199 w 7559675"/>
                            <a:gd name="connsiteY4" fmla="*/ 2496032 h 2700000"/>
                            <a:gd name="connsiteX5" fmla="*/ 891633 w 7559675"/>
                            <a:gd name="connsiteY5" fmla="*/ 2700000 h 2700000"/>
                            <a:gd name="connsiteX6" fmla="*/ 0 w 7559675"/>
                            <a:gd name="connsiteY6" fmla="*/ 2700000 h 27000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7559675" h="2700000">
                              <a:moveTo>
                                <a:pt x="0" y="0"/>
                              </a:moveTo>
                              <a:lnTo>
                                <a:pt x="7559675" y="0"/>
                              </a:lnTo>
                              <a:lnTo>
                                <a:pt x="7559675" y="2700000"/>
                              </a:lnTo>
                              <a:lnTo>
                                <a:pt x="1626777" y="2700000"/>
                              </a:lnTo>
                              <a:lnTo>
                                <a:pt x="1259199" y="2496032"/>
                              </a:lnTo>
                              <a:lnTo>
                                <a:pt x="891633" y="2700000"/>
                              </a:lnTo>
                              <a:lnTo>
                                <a:pt x="0" y="2700000"/>
                              </a:lnTo>
                              <a:close/>
                            </a:path>
                          </a:pathLst>
                        </a:custGeom>
                        <a:blipFill>
                          <a:blip r:embed="rId8"/>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FBC8A4" id="Forme libre : forme 6" o:spid="_x0000_s1026" style="position:absolute;margin-left:0;margin-top:-3pt;width:595.25pt;height:220.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coordsize="7559675,2700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" path="m,l7559675,r,2700000l1626777,2700000,1259199,2496032,891633,2700000,,2700000,,xe" stroked="f" strokeweight="2pt">
                <v:fill r:id="rId9" o:title="" recolor="t" rotate="t" type="frame"/>
                <v:path arrowok="t" o:connecttype="custom" o:connectlocs="0,0;7559675,0;7559675,2800350;1626777,2800350;1259199,2588801;891633,2800350;0,2800350" o:connectangles="0,0,0,0,0,0,0"/>
                <w10:wrap type="topAndBottom" anchorx="page" anchory="page"/>
                <w10:anchorlock/>
              </v:shape>
            </w:pict>
          </mc:Fallback>
        </mc:AlternateContent>
      </w:r>
    </w:p>
    <w:p w14:paraId="67F08266" w14:textId="133F71E5" w:rsidR="004022B4" w:rsidRPr="00555003" w:rsidRDefault="00A2579F" w:rsidP="00797F40">
      <w:pPr>
        <w:pStyle w:val="RTDocType"/>
        <w:rPr>
          <w:lang w:val="de-DE"/>
        </w:rPr>
      </w:pPr>
      <w:r w:rsidRPr="00555003">
        <w:rPr>
          <w:lang w:val="de-DE"/>
        </w:rPr>
        <w:t>Pressemitteilung</w:t>
      </w:r>
    </w:p>
    <w:p w14:paraId="3A7E0067" w14:textId="4D08C097" w:rsidR="00C0704B" w:rsidRPr="00555003" w:rsidRDefault="00C83BEB" w:rsidP="00C83BEB">
      <w:pPr>
        <w:pStyle w:val="RTDate"/>
        <w:rPr>
          <w:lang w:val="de-DE"/>
        </w:rPr>
      </w:pPr>
      <w:r w:rsidRPr="00555003">
        <w:rPr>
          <w:noProof/>
          <w:lang w:val="de-DE"/>
        </w:rPr>
        <w:t>JU</w:t>
      </w:r>
      <w:r w:rsidR="00E849CB" w:rsidRPr="00555003">
        <w:rPr>
          <w:noProof/>
          <w:lang w:val="de-DE"/>
        </w:rPr>
        <w:t>L</w:t>
      </w:r>
      <w:r w:rsidR="00A2579F" w:rsidRPr="00555003">
        <w:rPr>
          <w:noProof/>
          <w:lang w:val="de-DE"/>
        </w:rPr>
        <w:t>I</w:t>
      </w:r>
      <w:r w:rsidR="00A650EA" w:rsidRPr="00555003">
        <w:rPr>
          <w:noProof/>
          <w:lang w:val="de-DE"/>
        </w:rPr>
        <w:t xml:space="preserve"> 202</w:t>
      </w:r>
      <w:r w:rsidR="00036875" w:rsidRPr="00555003">
        <w:rPr>
          <w:noProof/>
          <w:lang w:val="de-DE"/>
        </w:rPr>
        <w:t>4</w:t>
      </w:r>
    </w:p>
    <w:p w14:paraId="63072804" w14:textId="77777777" w:rsidR="00C83BEB" w:rsidRPr="00555003" w:rsidRDefault="00C83BEB" w:rsidP="00C83BEB">
      <w:pPr>
        <w:pStyle w:val="RTIntroduction"/>
        <w:rPr>
          <w:sz w:val="56"/>
          <w:szCs w:val="56"/>
          <w:lang w:val="de-DE"/>
        </w:rPr>
      </w:pPr>
    </w:p>
    <w:p w14:paraId="2497125F" w14:textId="1B651485" w:rsidR="00C83BEB" w:rsidRPr="00555003" w:rsidRDefault="00A2579F" w:rsidP="00C83BEB">
      <w:pPr>
        <w:pStyle w:val="RTIntroduction"/>
        <w:rPr>
          <w:sz w:val="56"/>
          <w:szCs w:val="56"/>
          <w:lang w:val="de-DE"/>
        </w:rPr>
      </w:pPr>
      <w:r w:rsidRPr="00555003">
        <w:rPr>
          <w:sz w:val="56"/>
          <w:szCs w:val="56"/>
          <w:lang w:val="de-DE"/>
        </w:rPr>
        <w:t xml:space="preserve">Renault Trucks setzt zur Reduzierung </w:t>
      </w:r>
      <w:r w:rsidR="0005359C" w:rsidRPr="00555003">
        <w:rPr>
          <w:sz w:val="56"/>
          <w:szCs w:val="56"/>
          <w:lang w:val="de-DE"/>
        </w:rPr>
        <w:t>der</w:t>
      </w:r>
      <w:r w:rsidRPr="00555003">
        <w:rPr>
          <w:sz w:val="56"/>
          <w:szCs w:val="56"/>
          <w:lang w:val="de-DE"/>
        </w:rPr>
        <w:t xml:space="preserve"> CO</w:t>
      </w:r>
      <w:r w:rsidRPr="00555003">
        <w:rPr>
          <w:rFonts w:ascii="Cambria Math" w:hAnsi="Cambria Math" w:cs="Cambria Math"/>
          <w:sz w:val="56"/>
          <w:szCs w:val="56"/>
          <w:lang w:val="de-DE"/>
        </w:rPr>
        <w:t>₂</w:t>
      </w:r>
      <w:r w:rsidRPr="00555003">
        <w:rPr>
          <w:sz w:val="56"/>
          <w:szCs w:val="56"/>
          <w:lang w:val="de-DE"/>
        </w:rPr>
        <w:t>-Emissionen auf die Elektrifizierung seines Logistikbereichs</w:t>
      </w:r>
    </w:p>
    <w:p w14:paraId="2892A016" w14:textId="403DCB15" w:rsidR="00C83BEB" w:rsidRPr="00555003" w:rsidRDefault="004539E5" w:rsidP="006643E9">
      <w:pPr>
        <w:spacing w:line="276" w:lineRule="auto"/>
        <w:rPr>
          <w:rFonts w:asciiTheme="majorHAnsi" w:hAnsiTheme="majorHAnsi" w:cstheme="majorHAnsi"/>
          <w:b/>
          <w:bCs/>
          <w:sz w:val="22"/>
          <w:szCs w:val="22"/>
          <w:lang w:val="de-DE"/>
        </w:rPr>
      </w:pPr>
      <w:r w:rsidRPr="00555003">
        <w:rPr>
          <w:rFonts w:asciiTheme="majorHAnsi" w:hAnsiTheme="majorHAnsi" w:cstheme="majorHAnsi"/>
          <w:b/>
          <w:bCs/>
          <w:sz w:val="22"/>
          <w:szCs w:val="22"/>
          <w:lang w:val="de-DE"/>
        </w:rPr>
        <w:t xml:space="preserve">Renault Trucks kommt seiner Rolle als wichtiger Akteur bei der Dekarbonisierung des Transportwesens gerecht und </w:t>
      </w:r>
      <w:r w:rsidR="00B234A5" w:rsidRPr="00555003">
        <w:rPr>
          <w:rFonts w:asciiTheme="majorHAnsi" w:hAnsiTheme="majorHAnsi" w:cstheme="majorHAnsi"/>
          <w:b/>
          <w:bCs/>
          <w:sz w:val="22"/>
          <w:szCs w:val="22"/>
          <w:lang w:val="de-DE"/>
        </w:rPr>
        <w:t>verstärkt</w:t>
      </w:r>
      <w:r w:rsidRPr="00555003">
        <w:rPr>
          <w:rFonts w:asciiTheme="majorHAnsi" w:hAnsiTheme="majorHAnsi" w:cstheme="majorHAnsi"/>
          <w:b/>
          <w:bCs/>
          <w:sz w:val="22"/>
          <w:szCs w:val="22"/>
          <w:lang w:val="de-DE"/>
        </w:rPr>
        <w:t xml:space="preserve"> seine Maßnahmen durch die Elektrifizierung seiner eigenen Logistikströme.</w:t>
      </w:r>
      <w:r w:rsidR="00097EC3" w:rsidRPr="00555003">
        <w:rPr>
          <w:rFonts w:asciiTheme="majorHAnsi" w:hAnsiTheme="majorHAnsi" w:cstheme="majorHAnsi"/>
          <w:b/>
          <w:bCs/>
          <w:sz w:val="22"/>
          <w:szCs w:val="22"/>
          <w:lang w:val="de-DE"/>
        </w:rPr>
        <w:t xml:space="preserve"> </w:t>
      </w:r>
      <w:r w:rsidR="00C678B1" w:rsidRPr="00555003">
        <w:rPr>
          <w:rFonts w:asciiTheme="majorHAnsi" w:hAnsiTheme="majorHAnsi" w:cstheme="majorHAnsi"/>
          <w:b/>
          <w:bCs/>
          <w:sz w:val="22"/>
          <w:szCs w:val="22"/>
          <w:lang w:val="de-DE"/>
        </w:rPr>
        <w:t>Hierbei ist der Transport der Achsen zwischen den Werken in Lyon und Bourg-en-Bresse mit Elektro</w:t>
      </w:r>
      <w:r w:rsidR="007278EF" w:rsidRPr="00555003">
        <w:rPr>
          <w:rFonts w:asciiTheme="majorHAnsi" w:hAnsiTheme="majorHAnsi" w:cstheme="majorHAnsi"/>
          <w:b/>
          <w:bCs/>
          <w:sz w:val="22"/>
          <w:szCs w:val="22"/>
          <w:lang w:val="de-DE"/>
        </w:rPr>
        <w:t>f</w:t>
      </w:r>
      <w:r w:rsidR="00C678B1" w:rsidRPr="00555003">
        <w:rPr>
          <w:rFonts w:asciiTheme="majorHAnsi" w:hAnsiTheme="majorHAnsi" w:cstheme="majorHAnsi"/>
          <w:b/>
          <w:bCs/>
          <w:sz w:val="22"/>
          <w:szCs w:val="22"/>
          <w:lang w:val="de-DE"/>
        </w:rPr>
        <w:t xml:space="preserve">ahrzeugen ein erster Schritt. Bei den dabei jährlich zurückgelegten 450.000 km zwischen den beiden Produktionsstandorten </w:t>
      </w:r>
      <w:r w:rsidR="00F35C00" w:rsidRPr="00555003">
        <w:rPr>
          <w:rFonts w:asciiTheme="majorHAnsi" w:hAnsiTheme="majorHAnsi" w:cstheme="majorHAnsi"/>
          <w:b/>
          <w:bCs/>
          <w:sz w:val="22"/>
          <w:szCs w:val="22"/>
          <w:lang w:val="de-DE"/>
        </w:rPr>
        <w:t xml:space="preserve">durch </w:t>
      </w:r>
      <w:r w:rsidR="00C678B1" w:rsidRPr="00555003">
        <w:rPr>
          <w:rFonts w:asciiTheme="majorHAnsi" w:hAnsiTheme="majorHAnsi" w:cstheme="majorHAnsi"/>
          <w:b/>
          <w:bCs/>
          <w:sz w:val="22"/>
          <w:szCs w:val="22"/>
          <w:lang w:val="de-DE"/>
        </w:rPr>
        <w:t>d</w:t>
      </w:r>
      <w:r w:rsidR="00F35C00" w:rsidRPr="00555003">
        <w:rPr>
          <w:rFonts w:asciiTheme="majorHAnsi" w:hAnsiTheme="majorHAnsi" w:cstheme="majorHAnsi"/>
          <w:b/>
          <w:bCs/>
          <w:sz w:val="22"/>
          <w:szCs w:val="22"/>
          <w:lang w:val="de-DE"/>
        </w:rPr>
        <w:t>i</w:t>
      </w:r>
      <w:r w:rsidR="00C678B1" w:rsidRPr="00555003">
        <w:rPr>
          <w:rFonts w:asciiTheme="majorHAnsi" w:hAnsiTheme="majorHAnsi" w:cstheme="majorHAnsi"/>
          <w:b/>
          <w:bCs/>
          <w:sz w:val="22"/>
          <w:szCs w:val="22"/>
          <w:lang w:val="de-DE"/>
        </w:rPr>
        <w:t xml:space="preserve">e Transportunternehmen </w:t>
      </w:r>
      <w:r w:rsidR="00C678B1" w:rsidRPr="00555003">
        <w:rPr>
          <w:rFonts w:asciiTheme="majorHAnsi" w:hAnsiTheme="majorHAnsi" w:cstheme="majorHAnsi"/>
          <w:b/>
          <w:bCs/>
          <w:i/>
          <w:iCs/>
          <w:sz w:val="22"/>
          <w:szCs w:val="22"/>
          <w:lang w:val="de-DE"/>
        </w:rPr>
        <w:t>Dupessey &amp; Co</w:t>
      </w:r>
      <w:r w:rsidR="00C678B1" w:rsidRPr="00555003">
        <w:rPr>
          <w:rFonts w:asciiTheme="majorHAnsi" w:hAnsiTheme="majorHAnsi" w:cstheme="majorHAnsi"/>
          <w:b/>
          <w:bCs/>
          <w:sz w:val="22"/>
          <w:szCs w:val="22"/>
          <w:lang w:val="de-DE"/>
        </w:rPr>
        <w:t xml:space="preserve"> sowie </w:t>
      </w:r>
      <w:r w:rsidR="00C678B1" w:rsidRPr="00555003">
        <w:rPr>
          <w:rFonts w:asciiTheme="majorHAnsi" w:hAnsiTheme="majorHAnsi" w:cstheme="majorHAnsi"/>
          <w:b/>
          <w:bCs/>
          <w:i/>
          <w:iCs/>
          <w:sz w:val="22"/>
          <w:szCs w:val="22"/>
          <w:lang w:val="de-DE"/>
        </w:rPr>
        <w:t>Transports Chazot</w:t>
      </w:r>
      <w:r w:rsidR="00F35C00" w:rsidRPr="00555003">
        <w:rPr>
          <w:rFonts w:asciiTheme="majorHAnsi" w:hAnsiTheme="majorHAnsi" w:cstheme="majorHAnsi"/>
          <w:b/>
          <w:bCs/>
          <w:sz w:val="22"/>
          <w:szCs w:val="22"/>
          <w:lang w:val="de-DE"/>
        </w:rPr>
        <w:t xml:space="preserve"> kommen künftig</w:t>
      </w:r>
      <w:r w:rsidR="00C678B1" w:rsidRPr="00555003">
        <w:rPr>
          <w:rFonts w:asciiTheme="majorHAnsi" w:hAnsiTheme="majorHAnsi" w:cstheme="majorHAnsi"/>
          <w:b/>
          <w:bCs/>
          <w:sz w:val="22"/>
          <w:szCs w:val="22"/>
          <w:lang w:val="de-DE"/>
        </w:rPr>
        <w:t xml:space="preserve"> fünf Elektro-Lkw Renault Truck E-Tech T (44 t) </w:t>
      </w:r>
      <w:r w:rsidR="00F35C00" w:rsidRPr="00555003">
        <w:rPr>
          <w:rFonts w:asciiTheme="majorHAnsi" w:hAnsiTheme="majorHAnsi" w:cstheme="majorHAnsi"/>
          <w:b/>
          <w:bCs/>
          <w:sz w:val="22"/>
          <w:szCs w:val="22"/>
          <w:lang w:val="de-DE"/>
        </w:rPr>
        <w:t>zum Einsatz</w:t>
      </w:r>
      <w:r w:rsidR="00C678B1" w:rsidRPr="00555003">
        <w:rPr>
          <w:rFonts w:asciiTheme="majorHAnsi" w:hAnsiTheme="majorHAnsi" w:cstheme="majorHAnsi"/>
          <w:b/>
          <w:bCs/>
          <w:sz w:val="22"/>
          <w:szCs w:val="22"/>
          <w:lang w:val="de-DE"/>
        </w:rPr>
        <w:t>.</w:t>
      </w:r>
    </w:p>
    <w:p w14:paraId="1C143A85" w14:textId="77777777" w:rsidR="00C83BEB" w:rsidRPr="00555003" w:rsidRDefault="00C83BEB" w:rsidP="006643E9">
      <w:pPr>
        <w:spacing w:line="276" w:lineRule="auto"/>
        <w:rPr>
          <w:rFonts w:asciiTheme="majorHAnsi" w:hAnsiTheme="majorHAnsi" w:cstheme="majorHAnsi"/>
          <w:b/>
          <w:bCs/>
          <w:sz w:val="22"/>
          <w:szCs w:val="22"/>
          <w:lang w:val="de-DE"/>
        </w:rPr>
      </w:pPr>
    </w:p>
    <w:p w14:paraId="5D138CAF" w14:textId="274FEB3B" w:rsidR="008F39E1" w:rsidRPr="00555003" w:rsidRDefault="00C246F9" w:rsidP="006643E9">
      <w:pPr>
        <w:pStyle w:val="NormalWeb"/>
        <w:spacing w:before="0" w:beforeAutospacing="0" w:after="0" w:afterAutospacing="0" w:line="276" w:lineRule="auto"/>
        <w:rPr>
          <w:rFonts w:asciiTheme="majorHAnsi" w:hAnsiTheme="majorHAnsi" w:cstheme="majorHAnsi"/>
          <w:sz w:val="22"/>
          <w:szCs w:val="22"/>
          <w:lang w:val="de-DE"/>
        </w:rPr>
      </w:pPr>
      <w:r w:rsidRPr="00555003">
        <w:rPr>
          <w:rFonts w:asciiTheme="majorHAnsi" w:hAnsiTheme="majorHAnsi" w:cstheme="majorHAnsi"/>
          <w:sz w:val="22"/>
          <w:szCs w:val="22"/>
          <w:lang w:val="de-DE"/>
        </w:rPr>
        <w:t xml:space="preserve">„Die Anwendung unserer Kundenlösungen auf Renault Trucks“. Dies bringt unseren, seit </w:t>
      </w:r>
      <w:r w:rsidR="00B234A5" w:rsidRPr="00555003">
        <w:rPr>
          <w:rFonts w:asciiTheme="majorHAnsi" w:hAnsiTheme="majorHAnsi" w:cstheme="majorHAnsi"/>
          <w:sz w:val="22"/>
          <w:szCs w:val="22"/>
          <w:lang w:val="de-DE"/>
        </w:rPr>
        <w:t>Kurzem</w:t>
      </w:r>
      <w:r w:rsidRPr="00555003">
        <w:rPr>
          <w:rFonts w:asciiTheme="majorHAnsi" w:hAnsiTheme="majorHAnsi" w:cstheme="majorHAnsi"/>
          <w:sz w:val="22"/>
          <w:szCs w:val="22"/>
          <w:lang w:val="de-DE"/>
        </w:rPr>
        <w:t xml:space="preserve"> bei Renault Trucks angewandten Ansatz zur Elektrifizierung der Logistikströme genau auf den Punkt.</w:t>
      </w:r>
    </w:p>
    <w:p w14:paraId="105E4B6A" w14:textId="5AA3B6CE" w:rsidR="00606899" w:rsidRPr="00555003" w:rsidRDefault="00606899" w:rsidP="006643E9">
      <w:pPr>
        <w:pStyle w:val="NormalWeb"/>
        <w:spacing w:before="0" w:beforeAutospacing="0" w:after="0" w:afterAutospacing="0" w:line="276" w:lineRule="auto"/>
        <w:rPr>
          <w:rFonts w:asciiTheme="majorHAnsi" w:hAnsiTheme="majorHAnsi" w:cstheme="majorHAnsi"/>
          <w:sz w:val="22"/>
          <w:szCs w:val="22"/>
          <w:lang w:val="de-DE"/>
        </w:rPr>
      </w:pPr>
    </w:p>
    <w:p w14:paraId="75B45517" w14:textId="52BAC3C6" w:rsidR="00606899" w:rsidRPr="00555003" w:rsidRDefault="00F46B7E" w:rsidP="006643E9">
      <w:pPr>
        <w:pStyle w:val="NormalWeb"/>
        <w:spacing w:before="0" w:beforeAutospacing="0" w:after="0" w:afterAutospacing="0" w:line="276" w:lineRule="auto"/>
        <w:rPr>
          <w:rFonts w:asciiTheme="majorHAnsi" w:hAnsiTheme="majorHAnsi" w:cstheme="majorHAnsi"/>
          <w:sz w:val="22"/>
          <w:szCs w:val="22"/>
          <w:lang w:val="de-DE"/>
        </w:rPr>
      </w:pPr>
      <w:r w:rsidRPr="00555003">
        <w:rPr>
          <w:rFonts w:asciiTheme="majorHAnsi" w:hAnsiTheme="majorHAnsi" w:cstheme="majorHAnsi"/>
          <w:sz w:val="22"/>
          <w:szCs w:val="22"/>
          <w:lang w:val="de-DE"/>
        </w:rPr>
        <w:t>Die</w:t>
      </w:r>
      <w:r w:rsidR="00EE2107" w:rsidRPr="00555003">
        <w:rPr>
          <w:rFonts w:asciiTheme="majorHAnsi" w:hAnsiTheme="majorHAnsi" w:cstheme="majorHAnsi"/>
          <w:sz w:val="22"/>
          <w:szCs w:val="22"/>
          <w:lang w:val="de-DE"/>
        </w:rPr>
        <w:t xml:space="preserve"> Einführung des Elektro 44-Tonners</w:t>
      </w:r>
      <w:r w:rsidRPr="00555003">
        <w:rPr>
          <w:rFonts w:asciiTheme="majorHAnsi" w:hAnsiTheme="majorHAnsi" w:cstheme="majorHAnsi"/>
          <w:sz w:val="22"/>
          <w:szCs w:val="22"/>
          <w:lang w:val="de-DE"/>
        </w:rPr>
        <w:t xml:space="preserve"> ist </w:t>
      </w:r>
      <w:r w:rsidR="00EE2107" w:rsidRPr="00555003">
        <w:rPr>
          <w:rFonts w:asciiTheme="majorHAnsi" w:hAnsiTheme="majorHAnsi" w:cstheme="majorHAnsi"/>
          <w:sz w:val="22"/>
          <w:szCs w:val="22"/>
          <w:lang w:val="de-DE"/>
        </w:rPr>
        <w:t>ein weitere</w:t>
      </w:r>
      <w:r w:rsidRPr="00555003">
        <w:rPr>
          <w:rFonts w:asciiTheme="majorHAnsi" w:hAnsiTheme="majorHAnsi" w:cstheme="majorHAnsi"/>
          <w:sz w:val="22"/>
          <w:szCs w:val="22"/>
          <w:lang w:val="de-DE"/>
        </w:rPr>
        <w:t>r</w:t>
      </w:r>
      <w:r w:rsidR="00EE2107" w:rsidRPr="00555003">
        <w:rPr>
          <w:rFonts w:asciiTheme="majorHAnsi" w:hAnsiTheme="majorHAnsi" w:cstheme="majorHAnsi"/>
          <w:sz w:val="22"/>
          <w:szCs w:val="22"/>
          <w:lang w:val="de-DE"/>
        </w:rPr>
        <w:t xml:space="preserve"> Schritt in Richtung interregionalem Transport</w:t>
      </w:r>
      <w:r w:rsidR="000C479C" w:rsidRPr="00555003">
        <w:rPr>
          <w:rFonts w:asciiTheme="majorHAnsi" w:hAnsiTheme="majorHAnsi" w:cstheme="majorHAnsi"/>
          <w:sz w:val="22"/>
          <w:szCs w:val="22"/>
          <w:lang w:val="de-DE"/>
        </w:rPr>
        <w:t xml:space="preserve"> bzw. Transport über mittlere Entfernungen</w:t>
      </w:r>
      <w:r w:rsidR="00EE2107" w:rsidRPr="00555003">
        <w:rPr>
          <w:rFonts w:asciiTheme="majorHAnsi" w:hAnsiTheme="majorHAnsi" w:cstheme="majorHAnsi"/>
          <w:sz w:val="22"/>
          <w:szCs w:val="22"/>
          <w:lang w:val="de-DE"/>
        </w:rPr>
        <w:t xml:space="preserve"> mit Elektro</w:t>
      </w:r>
      <w:r w:rsidR="007278EF" w:rsidRPr="00555003">
        <w:rPr>
          <w:rFonts w:asciiTheme="majorHAnsi" w:hAnsiTheme="majorHAnsi" w:cstheme="majorHAnsi"/>
          <w:sz w:val="22"/>
          <w:szCs w:val="22"/>
          <w:lang w:val="de-DE"/>
        </w:rPr>
        <w:t>f</w:t>
      </w:r>
      <w:r w:rsidR="00EE2107" w:rsidRPr="00555003">
        <w:rPr>
          <w:rFonts w:asciiTheme="majorHAnsi" w:hAnsiTheme="majorHAnsi" w:cstheme="majorHAnsi"/>
          <w:sz w:val="22"/>
          <w:szCs w:val="22"/>
          <w:lang w:val="de-DE"/>
        </w:rPr>
        <w:t>ahrzeugen</w:t>
      </w:r>
      <w:r w:rsidRPr="00555003">
        <w:rPr>
          <w:rFonts w:asciiTheme="majorHAnsi" w:hAnsiTheme="majorHAnsi" w:cstheme="majorHAnsi"/>
          <w:sz w:val="22"/>
          <w:szCs w:val="22"/>
          <w:lang w:val="de-DE"/>
        </w:rPr>
        <w:t xml:space="preserve">, wobei </w:t>
      </w:r>
      <w:r w:rsidR="00EE2107" w:rsidRPr="00555003">
        <w:rPr>
          <w:rFonts w:asciiTheme="majorHAnsi" w:hAnsiTheme="majorHAnsi" w:cstheme="majorHAnsi"/>
          <w:sz w:val="22"/>
          <w:szCs w:val="22"/>
          <w:lang w:val="de-DE"/>
        </w:rPr>
        <w:t xml:space="preserve">der französische Hersteller </w:t>
      </w:r>
      <w:r w:rsidR="000C479C" w:rsidRPr="00555003">
        <w:rPr>
          <w:rFonts w:asciiTheme="majorHAnsi" w:hAnsiTheme="majorHAnsi" w:cstheme="majorHAnsi"/>
          <w:sz w:val="22"/>
          <w:szCs w:val="22"/>
          <w:lang w:val="de-DE"/>
        </w:rPr>
        <w:t>beim</w:t>
      </w:r>
      <w:r w:rsidR="00EE2107" w:rsidRPr="00555003">
        <w:rPr>
          <w:rFonts w:asciiTheme="majorHAnsi" w:hAnsiTheme="majorHAnsi" w:cstheme="majorHAnsi"/>
          <w:sz w:val="22"/>
          <w:szCs w:val="22"/>
          <w:lang w:val="de-DE"/>
        </w:rPr>
        <w:t xml:space="preserve"> Waren</w:t>
      </w:r>
      <w:r w:rsidR="000C479C" w:rsidRPr="00555003">
        <w:rPr>
          <w:rFonts w:asciiTheme="majorHAnsi" w:hAnsiTheme="majorHAnsi" w:cstheme="majorHAnsi"/>
          <w:sz w:val="22"/>
          <w:szCs w:val="22"/>
          <w:lang w:val="de-DE"/>
        </w:rPr>
        <w:t>transport</w:t>
      </w:r>
      <w:r w:rsidR="00EE2107" w:rsidRPr="00555003">
        <w:rPr>
          <w:rFonts w:asciiTheme="majorHAnsi" w:hAnsiTheme="majorHAnsi" w:cstheme="majorHAnsi"/>
          <w:sz w:val="22"/>
          <w:szCs w:val="22"/>
          <w:lang w:val="de-DE"/>
        </w:rPr>
        <w:t xml:space="preserve"> zum Werk in Bourg-en-Bresse </w:t>
      </w:r>
      <w:r w:rsidR="000C479C" w:rsidRPr="00555003">
        <w:rPr>
          <w:rFonts w:asciiTheme="majorHAnsi" w:hAnsiTheme="majorHAnsi" w:cstheme="majorHAnsi"/>
          <w:sz w:val="22"/>
          <w:szCs w:val="22"/>
          <w:lang w:val="de-DE"/>
        </w:rPr>
        <w:t xml:space="preserve">auf </w:t>
      </w:r>
      <w:r w:rsidR="00EE2107" w:rsidRPr="00555003">
        <w:rPr>
          <w:rFonts w:asciiTheme="majorHAnsi" w:hAnsiTheme="majorHAnsi" w:cstheme="majorHAnsi"/>
          <w:sz w:val="22"/>
          <w:szCs w:val="22"/>
          <w:lang w:val="de-DE"/>
        </w:rPr>
        <w:t>den Einsatz von Renault Trucks E-Tech T 4x2-</w:t>
      </w:r>
      <w:r w:rsidRPr="00555003">
        <w:rPr>
          <w:rFonts w:asciiTheme="majorHAnsi" w:hAnsiTheme="majorHAnsi" w:cstheme="majorHAnsi"/>
          <w:sz w:val="22"/>
          <w:szCs w:val="22"/>
          <w:lang w:val="de-DE"/>
        </w:rPr>
        <w:t>Sattelz</w:t>
      </w:r>
      <w:r w:rsidR="00EE2107" w:rsidRPr="00555003">
        <w:rPr>
          <w:rFonts w:asciiTheme="majorHAnsi" w:hAnsiTheme="majorHAnsi" w:cstheme="majorHAnsi"/>
          <w:sz w:val="22"/>
          <w:szCs w:val="22"/>
          <w:lang w:val="de-DE"/>
        </w:rPr>
        <w:t>ugmaschinen</w:t>
      </w:r>
      <w:r w:rsidRPr="00555003">
        <w:rPr>
          <w:rFonts w:asciiTheme="majorHAnsi" w:hAnsiTheme="majorHAnsi" w:cstheme="majorHAnsi"/>
          <w:sz w:val="22"/>
          <w:szCs w:val="22"/>
          <w:lang w:val="de-DE"/>
        </w:rPr>
        <w:t xml:space="preserve"> setzt</w:t>
      </w:r>
      <w:r w:rsidR="00EE2107" w:rsidRPr="00555003">
        <w:rPr>
          <w:rFonts w:asciiTheme="majorHAnsi" w:hAnsiTheme="majorHAnsi" w:cstheme="majorHAnsi"/>
          <w:sz w:val="22"/>
          <w:szCs w:val="22"/>
          <w:lang w:val="de-DE"/>
        </w:rPr>
        <w:t>.</w:t>
      </w:r>
    </w:p>
    <w:p w14:paraId="35992552" w14:textId="77777777" w:rsidR="00EC3BB1" w:rsidRPr="00555003" w:rsidRDefault="00EC3BB1" w:rsidP="006643E9">
      <w:pPr>
        <w:pStyle w:val="NormalWeb"/>
        <w:spacing w:before="0" w:beforeAutospacing="0" w:after="0" w:afterAutospacing="0" w:line="276" w:lineRule="auto"/>
        <w:rPr>
          <w:rFonts w:asciiTheme="majorHAnsi" w:hAnsiTheme="majorHAnsi" w:cstheme="majorHAnsi"/>
          <w:sz w:val="22"/>
          <w:szCs w:val="22"/>
          <w:lang w:val="de-DE"/>
        </w:rPr>
      </w:pPr>
    </w:p>
    <w:p w14:paraId="3565228F" w14:textId="6BBB80B5" w:rsidR="00EC3BB1" w:rsidRPr="00555003" w:rsidRDefault="00A2102C" w:rsidP="006643E9">
      <w:pPr>
        <w:pStyle w:val="NormalWeb"/>
        <w:spacing w:before="0" w:beforeAutospacing="0" w:after="0" w:afterAutospacing="0" w:line="276" w:lineRule="auto"/>
        <w:rPr>
          <w:rFonts w:asciiTheme="majorHAnsi" w:hAnsiTheme="majorHAnsi" w:cstheme="majorHAnsi"/>
          <w:sz w:val="22"/>
          <w:szCs w:val="22"/>
          <w:lang w:val="de-DE"/>
        </w:rPr>
      </w:pPr>
      <w:r w:rsidRPr="00555003">
        <w:rPr>
          <w:rFonts w:asciiTheme="majorHAnsi" w:hAnsiTheme="majorHAnsi" w:cstheme="majorHAnsi"/>
          <w:sz w:val="22"/>
          <w:szCs w:val="22"/>
          <w:lang w:val="de-DE"/>
        </w:rPr>
        <w:t xml:space="preserve">Zur Durchführung dieser Tätigkeit in den kommenden 6 Jahren fiel hierbei die Wahl auf zwei Transportunternehmen: </w:t>
      </w:r>
      <w:r w:rsidRPr="00555003">
        <w:rPr>
          <w:rFonts w:asciiTheme="majorHAnsi" w:hAnsiTheme="majorHAnsi" w:cstheme="majorHAnsi"/>
          <w:i/>
          <w:iCs/>
          <w:sz w:val="22"/>
          <w:szCs w:val="22"/>
          <w:lang w:val="de-DE"/>
        </w:rPr>
        <w:t>Dupessey &amp; Co</w:t>
      </w:r>
      <w:r w:rsidRPr="00555003">
        <w:rPr>
          <w:rFonts w:asciiTheme="majorHAnsi" w:hAnsiTheme="majorHAnsi" w:cstheme="majorHAnsi"/>
          <w:sz w:val="22"/>
          <w:szCs w:val="22"/>
          <w:lang w:val="de-DE"/>
        </w:rPr>
        <w:t xml:space="preserve"> und </w:t>
      </w:r>
      <w:r w:rsidRPr="00555003">
        <w:rPr>
          <w:rFonts w:asciiTheme="majorHAnsi" w:hAnsiTheme="majorHAnsi" w:cstheme="majorHAnsi"/>
          <w:i/>
          <w:iCs/>
          <w:sz w:val="22"/>
          <w:szCs w:val="22"/>
          <w:lang w:val="de-DE"/>
        </w:rPr>
        <w:t>Transports Chazot</w:t>
      </w:r>
      <w:r w:rsidRPr="00555003">
        <w:rPr>
          <w:rFonts w:asciiTheme="majorHAnsi" w:hAnsiTheme="majorHAnsi" w:cstheme="majorHAnsi"/>
          <w:sz w:val="22"/>
          <w:szCs w:val="22"/>
          <w:lang w:val="de-DE"/>
        </w:rPr>
        <w:t>.</w:t>
      </w:r>
      <w:r w:rsidR="00597BE9" w:rsidRPr="00555003">
        <w:rPr>
          <w:rFonts w:asciiTheme="majorHAnsi" w:hAnsiTheme="majorHAnsi" w:cstheme="majorHAnsi"/>
          <w:sz w:val="22"/>
          <w:szCs w:val="22"/>
          <w:lang w:val="de-DE"/>
        </w:rPr>
        <w:t xml:space="preserve"> </w:t>
      </w:r>
    </w:p>
    <w:p w14:paraId="167032C3" w14:textId="4D68B3F6" w:rsidR="007B2E72" w:rsidRPr="00555003" w:rsidRDefault="009E14D4" w:rsidP="006643E9">
      <w:pPr>
        <w:pStyle w:val="NormalWeb"/>
        <w:spacing w:before="0" w:beforeAutospacing="0" w:after="0" w:afterAutospacing="0" w:line="276" w:lineRule="auto"/>
        <w:rPr>
          <w:rFonts w:asciiTheme="majorHAnsi" w:hAnsiTheme="majorHAnsi" w:cstheme="majorHAnsi"/>
          <w:sz w:val="22"/>
          <w:szCs w:val="22"/>
          <w:lang w:val="de-DE"/>
        </w:rPr>
      </w:pPr>
      <w:r w:rsidRPr="00555003">
        <w:rPr>
          <w:rFonts w:asciiTheme="majorHAnsi" w:hAnsiTheme="majorHAnsi" w:cstheme="majorHAnsi"/>
          <w:sz w:val="22"/>
          <w:szCs w:val="22"/>
          <w:lang w:val="de-DE"/>
        </w:rPr>
        <w:t>Fünf, mit 22 Tonnen Material beladene Elektro-LKW kommen jeweils 2 Mal täglich zum Einsatz und transportieren die am Standort Lyon hergestellte</w:t>
      </w:r>
      <w:r w:rsidR="00CB2935" w:rsidRPr="00555003">
        <w:rPr>
          <w:rFonts w:asciiTheme="majorHAnsi" w:hAnsiTheme="majorHAnsi" w:cstheme="majorHAnsi"/>
          <w:sz w:val="22"/>
          <w:szCs w:val="22"/>
          <w:lang w:val="de-DE"/>
        </w:rPr>
        <w:t>n</w:t>
      </w:r>
      <w:r w:rsidRPr="00555003">
        <w:rPr>
          <w:rFonts w:asciiTheme="majorHAnsi" w:hAnsiTheme="majorHAnsi" w:cstheme="majorHAnsi"/>
          <w:sz w:val="22"/>
          <w:szCs w:val="22"/>
          <w:lang w:val="de-DE"/>
        </w:rPr>
        <w:t xml:space="preserve"> Achsen zum Werk in Bourg-en-Bresse, wo die </w:t>
      </w:r>
      <w:r w:rsidR="00CB2935" w:rsidRPr="00555003">
        <w:rPr>
          <w:rFonts w:asciiTheme="majorHAnsi" w:hAnsiTheme="majorHAnsi" w:cstheme="majorHAnsi"/>
          <w:sz w:val="22"/>
          <w:szCs w:val="22"/>
          <w:lang w:val="de-DE"/>
        </w:rPr>
        <w:t>Lkw-</w:t>
      </w:r>
      <w:r w:rsidRPr="00555003">
        <w:rPr>
          <w:rFonts w:asciiTheme="majorHAnsi" w:hAnsiTheme="majorHAnsi" w:cstheme="majorHAnsi"/>
          <w:sz w:val="22"/>
          <w:szCs w:val="22"/>
          <w:lang w:val="de-DE"/>
        </w:rPr>
        <w:t>Montage des Pr</w:t>
      </w:r>
      <w:r w:rsidR="00370550" w:rsidRPr="00555003">
        <w:rPr>
          <w:rFonts w:asciiTheme="majorHAnsi" w:hAnsiTheme="majorHAnsi" w:cstheme="majorHAnsi"/>
          <w:sz w:val="22"/>
          <w:szCs w:val="22"/>
          <w:lang w:val="de-DE"/>
        </w:rPr>
        <w:t>e</w:t>
      </w:r>
      <w:r w:rsidRPr="00555003">
        <w:rPr>
          <w:rFonts w:asciiTheme="majorHAnsi" w:hAnsiTheme="majorHAnsi" w:cstheme="majorHAnsi"/>
          <w:sz w:val="22"/>
          <w:szCs w:val="22"/>
          <w:lang w:val="de-DE"/>
        </w:rPr>
        <w:t>mium</w:t>
      </w:r>
      <w:r w:rsidR="00370550" w:rsidRPr="00555003">
        <w:rPr>
          <w:rFonts w:asciiTheme="majorHAnsi" w:hAnsiTheme="majorHAnsi" w:cstheme="majorHAnsi"/>
          <w:sz w:val="22"/>
          <w:szCs w:val="22"/>
          <w:lang w:val="de-DE"/>
        </w:rPr>
        <w:t>s</w:t>
      </w:r>
      <w:r w:rsidRPr="00555003">
        <w:rPr>
          <w:rFonts w:asciiTheme="majorHAnsi" w:hAnsiTheme="majorHAnsi" w:cstheme="majorHAnsi"/>
          <w:sz w:val="22"/>
          <w:szCs w:val="22"/>
          <w:lang w:val="de-DE"/>
        </w:rPr>
        <w:t>egments</w:t>
      </w:r>
      <w:r w:rsidR="00CB2935" w:rsidRPr="00555003">
        <w:rPr>
          <w:rFonts w:asciiTheme="majorHAnsi" w:hAnsiTheme="majorHAnsi" w:cstheme="majorHAnsi"/>
          <w:sz w:val="22"/>
          <w:szCs w:val="22"/>
          <w:lang w:val="de-DE"/>
        </w:rPr>
        <w:t xml:space="preserve"> erfolgt</w:t>
      </w:r>
      <w:r w:rsidRPr="00555003">
        <w:rPr>
          <w:rFonts w:asciiTheme="majorHAnsi" w:hAnsiTheme="majorHAnsi" w:cstheme="majorHAnsi"/>
          <w:sz w:val="22"/>
          <w:szCs w:val="22"/>
          <w:lang w:val="de-DE"/>
        </w:rPr>
        <w:t xml:space="preserve"> (360 km).</w:t>
      </w:r>
      <w:r w:rsidR="00597BE9" w:rsidRPr="00555003">
        <w:rPr>
          <w:rFonts w:asciiTheme="majorHAnsi" w:hAnsiTheme="majorHAnsi" w:cstheme="majorHAnsi"/>
          <w:sz w:val="22"/>
          <w:szCs w:val="22"/>
          <w:lang w:val="de-DE"/>
        </w:rPr>
        <w:t xml:space="preserve"> </w:t>
      </w:r>
    </w:p>
    <w:p w14:paraId="042BFE29" w14:textId="77777777" w:rsidR="007B2E72" w:rsidRPr="00555003" w:rsidRDefault="007B2E72" w:rsidP="006643E9">
      <w:pPr>
        <w:pStyle w:val="NormalWeb"/>
        <w:spacing w:before="0" w:beforeAutospacing="0" w:after="0" w:afterAutospacing="0" w:line="276" w:lineRule="auto"/>
        <w:rPr>
          <w:rFonts w:asciiTheme="majorHAnsi" w:hAnsiTheme="majorHAnsi" w:cstheme="majorHAnsi"/>
          <w:sz w:val="22"/>
          <w:szCs w:val="22"/>
          <w:lang w:val="de-DE"/>
        </w:rPr>
      </w:pPr>
    </w:p>
    <w:p w14:paraId="34C3CC41" w14:textId="74BEB82D" w:rsidR="006643E9" w:rsidRPr="00555003" w:rsidRDefault="00AD096A" w:rsidP="006643E9">
      <w:pPr>
        <w:pStyle w:val="NormalWeb"/>
        <w:spacing w:before="0" w:beforeAutospacing="0" w:after="0" w:afterAutospacing="0" w:line="276" w:lineRule="auto"/>
        <w:rPr>
          <w:rFonts w:asciiTheme="majorHAnsi" w:hAnsiTheme="majorHAnsi" w:cstheme="majorHAnsi"/>
          <w:sz w:val="22"/>
          <w:szCs w:val="22"/>
          <w:lang w:val="de-DE"/>
        </w:rPr>
      </w:pPr>
      <w:r w:rsidRPr="00555003">
        <w:rPr>
          <w:rFonts w:asciiTheme="majorHAnsi" w:hAnsiTheme="majorHAnsi" w:cstheme="majorHAnsi"/>
          <w:sz w:val="22"/>
          <w:szCs w:val="22"/>
          <w:lang w:val="de-DE"/>
        </w:rPr>
        <w:t>Die Häufigkeit der Fahrten richtet sich dabei nach dem zu transportierenden Warenstrom, wobei an einem Tag bis zu sieben LKW eingesetzt werden können.</w:t>
      </w:r>
      <w:r w:rsidR="00694B8E" w:rsidRPr="00555003">
        <w:rPr>
          <w:rFonts w:asciiTheme="majorHAnsi" w:hAnsiTheme="majorHAnsi" w:cstheme="majorHAnsi"/>
          <w:sz w:val="22"/>
          <w:szCs w:val="22"/>
          <w:lang w:val="de-DE"/>
        </w:rPr>
        <w:t xml:space="preserve"> </w:t>
      </w:r>
      <w:r w:rsidR="00E2584D" w:rsidRPr="00555003">
        <w:rPr>
          <w:rFonts w:asciiTheme="majorHAnsi" w:hAnsiTheme="majorHAnsi" w:cstheme="majorHAnsi"/>
          <w:sz w:val="22"/>
          <w:szCs w:val="22"/>
          <w:lang w:val="de-DE"/>
        </w:rPr>
        <w:t>Die LKW werden einmal pro Tag 45-50 Minuten lang am Standort Lyon aufgeladen, wo eine eigens dafür vorgesehene Ladestation eingerichtet wurde. Darüber hinaus werden die Fahrzeuge jeden Abend in den Depots der beiden Transportunternehmen aufgeladen.</w:t>
      </w:r>
    </w:p>
    <w:p w14:paraId="1C90A177" w14:textId="742E7177" w:rsidR="00597BE9" w:rsidRPr="00555003" w:rsidRDefault="004F6152" w:rsidP="006643E9">
      <w:pPr>
        <w:pStyle w:val="NormalWeb"/>
        <w:spacing w:before="0" w:beforeAutospacing="0" w:after="0" w:afterAutospacing="0" w:line="276" w:lineRule="auto"/>
        <w:rPr>
          <w:rFonts w:asciiTheme="majorHAnsi" w:hAnsiTheme="majorHAnsi" w:cstheme="majorHAnsi"/>
          <w:sz w:val="22"/>
          <w:szCs w:val="22"/>
          <w:lang w:val="de-DE"/>
        </w:rPr>
      </w:pPr>
      <w:r w:rsidRPr="00555003">
        <w:rPr>
          <w:rFonts w:asciiTheme="majorHAnsi" w:hAnsiTheme="majorHAnsi" w:cstheme="majorHAnsi"/>
          <w:sz w:val="22"/>
          <w:szCs w:val="22"/>
          <w:lang w:val="de-DE"/>
        </w:rPr>
        <w:t xml:space="preserve"> </w:t>
      </w:r>
    </w:p>
    <w:p w14:paraId="0CF15B0B" w14:textId="516B1B3A" w:rsidR="00597BE9" w:rsidRPr="00555003" w:rsidRDefault="007278EF" w:rsidP="006643E9">
      <w:pPr>
        <w:pStyle w:val="NormalWeb"/>
        <w:spacing w:before="0" w:beforeAutospacing="0" w:after="0" w:afterAutospacing="0" w:line="276" w:lineRule="auto"/>
        <w:rPr>
          <w:rFonts w:asciiTheme="majorHAnsi" w:hAnsiTheme="majorHAnsi" w:cstheme="majorHAnsi"/>
          <w:sz w:val="22"/>
          <w:szCs w:val="22"/>
          <w:lang w:val="de-DE"/>
        </w:rPr>
      </w:pPr>
      <w:r w:rsidRPr="00555003">
        <w:rPr>
          <w:rFonts w:asciiTheme="majorHAnsi" w:hAnsiTheme="majorHAnsi" w:cstheme="majorHAnsi"/>
          <w:sz w:val="22"/>
          <w:szCs w:val="22"/>
          <w:lang w:val="de-DE"/>
        </w:rPr>
        <w:t>Bei der Elektrifizierung der Logistikströme werden insgesamt 440.000 Kilometer mit Elektrofahrzeugen zurückgelegt, was zu einer jährlichen Reduzierung von 375 Tonnen CO</w:t>
      </w:r>
      <w:r w:rsidRPr="00555003">
        <w:rPr>
          <w:rFonts w:asciiTheme="majorHAnsi" w:hAnsiTheme="majorHAnsi" w:cstheme="majorHAnsi"/>
          <w:sz w:val="22"/>
          <w:szCs w:val="22"/>
          <w:vertAlign w:val="subscript"/>
          <w:lang w:val="de-DE"/>
        </w:rPr>
        <w:t>2</w:t>
      </w:r>
      <w:r w:rsidRPr="00555003">
        <w:rPr>
          <w:rFonts w:asciiTheme="majorHAnsi" w:hAnsiTheme="majorHAnsi" w:cstheme="majorHAnsi"/>
          <w:sz w:val="22"/>
          <w:szCs w:val="22"/>
          <w:lang w:val="de-DE"/>
        </w:rPr>
        <w:t xml:space="preserve"> führt.</w:t>
      </w:r>
    </w:p>
    <w:p w14:paraId="694DF1B8" w14:textId="77777777" w:rsidR="00E017D8" w:rsidRPr="00555003" w:rsidRDefault="00E017D8" w:rsidP="006643E9">
      <w:pPr>
        <w:pStyle w:val="NormalWeb"/>
        <w:spacing w:before="0" w:beforeAutospacing="0" w:after="0" w:afterAutospacing="0" w:line="276" w:lineRule="auto"/>
        <w:rPr>
          <w:rFonts w:asciiTheme="majorHAnsi" w:hAnsiTheme="majorHAnsi" w:cstheme="majorHAnsi"/>
          <w:sz w:val="22"/>
          <w:szCs w:val="22"/>
          <w:lang w:val="de-DE"/>
        </w:rPr>
      </w:pPr>
    </w:p>
    <w:p w14:paraId="2653D5F9" w14:textId="6E2559B5" w:rsidR="003E1056" w:rsidRPr="00555003" w:rsidRDefault="00A46EF9" w:rsidP="0050278C">
      <w:pPr>
        <w:pStyle w:val="NormalWeb"/>
        <w:numPr>
          <w:ilvl w:val="0"/>
          <w:numId w:val="38"/>
        </w:numPr>
        <w:spacing w:before="0" w:beforeAutospacing="0" w:after="0" w:afterAutospacing="0" w:line="276" w:lineRule="auto"/>
        <w:rPr>
          <w:rFonts w:asciiTheme="majorHAnsi" w:hAnsiTheme="majorHAnsi" w:cstheme="majorHAnsi"/>
          <w:b/>
          <w:bCs/>
          <w:sz w:val="22"/>
          <w:szCs w:val="22"/>
          <w:lang w:val="de-DE"/>
        </w:rPr>
      </w:pPr>
      <w:r w:rsidRPr="00555003">
        <w:rPr>
          <w:rFonts w:asciiTheme="majorHAnsi" w:hAnsiTheme="majorHAnsi" w:cstheme="majorHAnsi"/>
          <w:b/>
          <w:bCs/>
          <w:sz w:val="22"/>
          <w:szCs w:val="22"/>
          <w:lang w:val="de-DE"/>
        </w:rPr>
        <w:t xml:space="preserve">Renault Trucks setzt auf die </w:t>
      </w:r>
      <w:r w:rsidR="000607F1" w:rsidRPr="00555003">
        <w:rPr>
          <w:rFonts w:asciiTheme="majorHAnsi" w:hAnsiTheme="majorHAnsi" w:cstheme="majorHAnsi"/>
          <w:b/>
          <w:bCs/>
          <w:sz w:val="22"/>
          <w:szCs w:val="22"/>
          <w:lang w:val="de-DE"/>
        </w:rPr>
        <w:t>Anwendung von CO</w:t>
      </w:r>
      <w:r w:rsidR="000607F1" w:rsidRPr="00555003">
        <w:rPr>
          <w:rFonts w:asciiTheme="majorHAnsi" w:hAnsiTheme="majorHAnsi" w:cstheme="majorHAnsi"/>
          <w:b/>
          <w:bCs/>
          <w:sz w:val="22"/>
          <w:szCs w:val="22"/>
          <w:vertAlign w:val="subscript"/>
          <w:lang w:val="de-DE"/>
        </w:rPr>
        <w:t>2</w:t>
      </w:r>
      <w:r w:rsidR="000607F1" w:rsidRPr="00555003">
        <w:rPr>
          <w:rFonts w:asciiTheme="majorHAnsi" w:hAnsiTheme="majorHAnsi" w:cstheme="majorHAnsi"/>
          <w:b/>
          <w:bCs/>
          <w:sz w:val="22"/>
          <w:szCs w:val="22"/>
          <w:lang w:val="de-DE"/>
        </w:rPr>
        <w:t>-freie</w:t>
      </w:r>
      <w:r w:rsidR="00B234A5" w:rsidRPr="00555003">
        <w:rPr>
          <w:rFonts w:asciiTheme="majorHAnsi" w:hAnsiTheme="majorHAnsi" w:cstheme="majorHAnsi"/>
          <w:b/>
          <w:bCs/>
          <w:sz w:val="22"/>
          <w:szCs w:val="22"/>
          <w:lang w:val="de-DE"/>
        </w:rPr>
        <w:t>n</w:t>
      </w:r>
      <w:r w:rsidR="000607F1" w:rsidRPr="00555003">
        <w:rPr>
          <w:rFonts w:asciiTheme="majorHAnsi" w:hAnsiTheme="majorHAnsi" w:cstheme="majorHAnsi"/>
          <w:b/>
          <w:bCs/>
          <w:sz w:val="22"/>
          <w:szCs w:val="22"/>
          <w:lang w:val="de-DE"/>
        </w:rPr>
        <w:t xml:space="preserve"> Lösungen sowie </w:t>
      </w:r>
      <w:r w:rsidRPr="00555003">
        <w:rPr>
          <w:rFonts w:asciiTheme="majorHAnsi" w:hAnsiTheme="majorHAnsi" w:cstheme="majorHAnsi"/>
          <w:b/>
          <w:bCs/>
          <w:sz w:val="22"/>
          <w:szCs w:val="22"/>
          <w:lang w:val="de-DE"/>
        </w:rPr>
        <w:t xml:space="preserve">auf </w:t>
      </w:r>
      <w:r w:rsidR="000607F1" w:rsidRPr="00555003">
        <w:rPr>
          <w:rFonts w:asciiTheme="majorHAnsi" w:hAnsiTheme="majorHAnsi" w:cstheme="majorHAnsi"/>
          <w:b/>
          <w:bCs/>
          <w:sz w:val="22"/>
          <w:szCs w:val="22"/>
          <w:lang w:val="de-DE"/>
        </w:rPr>
        <w:t>Kunden</w:t>
      </w:r>
      <w:r w:rsidRPr="00555003">
        <w:rPr>
          <w:rFonts w:asciiTheme="majorHAnsi" w:hAnsiTheme="majorHAnsi" w:cstheme="majorHAnsi"/>
          <w:b/>
          <w:bCs/>
          <w:sz w:val="22"/>
          <w:szCs w:val="22"/>
          <w:lang w:val="de-DE"/>
        </w:rPr>
        <w:t>lösungen</w:t>
      </w:r>
      <w:r w:rsidR="00AE4DE9" w:rsidRPr="00555003">
        <w:rPr>
          <w:rFonts w:asciiTheme="majorHAnsi" w:hAnsiTheme="majorHAnsi" w:cstheme="majorHAnsi"/>
          <w:b/>
          <w:bCs/>
          <w:sz w:val="22"/>
          <w:szCs w:val="22"/>
          <w:lang w:val="de-DE"/>
        </w:rPr>
        <w:t xml:space="preserve"> </w:t>
      </w:r>
    </w:p>
    <w:p w14:paraId="0F529096" w14:textId="77777777" w:rsidR="003E1056" w:rsidRPr="00555003" w:rsidRDefault="003E1056" w:rsidP="006643E9">
      <w:pPr>
        <w:pStyle w:val="NormalWeb"/>
        <w:spacing w:before="0" w:beforeAutospacing="0" w:after="0" w:afterAutospacing="0" w:line="276" w:lineRule="auto"/>
        <w:rPr>
          <w:rFonts w:asciiTheme="majorHAnsi" w:hAnsiTheme="majorHAnsi" w:cstheme="majorHAnsi"/>
          <w:b/>
          <w:bCs/>
          <w:sz w:val="22"/>
          <w:szCs w:val="22"/>
          <w:lang w:val="de-DE"/>
        </w:rPr>
      </w:pPr>
    </w:p>
    <w:p w14:paraId="44F680C7" w14:textId="458AB0F0" w:rsidR="00E017D8" w:rsidRPr="00555003" w:rsidRDefault="00C043F3" w:rsidP="006643E9">
      <w:pPr>
        <w:pStyle w:val="NormalWeb"/>
        <w:spacing w:before="0" w:beforeAutospacing="0" w:after="0" w:afterAutospacing="0" w:line="276" w:lineRule="auto"/>
        <w:rPr>
          <w:rFonts w:asciiTheme="majorHAnsi" w:hAnsiTheme="majorHAnsi" w:cstheme="majorHAnsi"/>
          <w:sz w:val="22"/>
          <w:szCs w:val="22"/>
          <w:lang w:val="de-DE"/>
        </w:rPr>
      </w:pPr>
      <w:r w:rsidRPr="00555003">
        <w:rPr>
          <w:rFonts w:asciiTheme="majorHAnsi" w:hAnsiTheme="majorHAnsi" w:cstheme="majorHAnsi"/>
          <w:sz w:val="22"/>
          <w:szCs w:val="22"/>
          <w:lang w:val="de-DE"/>
        </w:rPr>
        <w:t>Als Vorbild für die Branchenakteure und seine Kunden greift d</w:t>
      </w:r>
      <w:r w:rsidR="00116EAA" w:rsidRPr="00555003">
        <w:rPr>
          <w:rFonts w:asciiTheme="majorHAnsi" w:hAnsiTheme="majorHAnsi" w:cstheme="majorHAnsi"/>
          <w:sz w:val="22"/>
          <w:szCs w:val="22"/>
          <w:lang w:val="de-DE"/>
        </w:rPr>
        <w:t>er</w:t>
      </w:r>
      <w:r w:rsidRPr="00555003">
        <w:rPr>
          <w:rFonts w:asciiTheme="majorHAnsi" w:hAnsiTheme="majorHAnsi" w:cstheme="majorHAnsi"/>
          <w:sz w:val="22"/>
          <w:szCs w:val="22"/>
          <w:lang w:val="de-DE"/>
        </w:rPr>
        <w:t xml:space="preserve"> französische</w:t>
      </w:r>
      <w:r w:rsidR="00116EAA" w:rsidRPr="00555003">
        <w:rPr>
          <w:rFonts w:asciiTheme="majorHAnsi" w:hAnsiTheme="majorHAnsi" w:cstheme="majorHAnsi"/>
          <w:sz w:val="22"/>
          <w:szCs w:val="22"/>
          <w:lang w:val="de-DE"/>
        </w:rPr>
        <w:t xml:space="preserve"> Hersteller </w:t>
      </w:r>
      <w:r w:rsidRPr="00555003">
        <w:rPr>
          <w:rFonts w:asciiTheme="majorHAnsi" w:hAnsiTheme="majorHAnsi" w:cstheme="majorHAnsi"/>
          <w:sz w:val="22"/>
          <w:szCs w:val="22"/>
          <w:lang w:val="de-DE"/>
        </w:rPr>
        <w:t>auf</w:t>
      </w:r>
      <w:r w:rsidR="00116EAA" w:rsidRPr="00555003">
        <w:rPr>
          <w:rFonts w:asciiTheme="majorHAnsi" w:hAnsiTheme="majorHAnsi" w:cstheme="majorHAnsi"/>
          <w:sz w:val="22"/>
          <w:szCs w:val="22"/>
          <w:lang w:val="de-DE"/>
        </w:rPr>
        <w:t xml:space="preserve"> die von ihm angebotenen CO</w:t>
      </w:r>
      <w:r w:rsidR="00116EAA" w:rsidRPr="00555003">
        <w:rPr>
          <w:rFonts w:asciiTheme="majorHAnsi" w:hAnsiTheme="majorHAnsi" w:cstheme="majorHAnsi"/>
          <w:sz w:val="22"/>
          <w:szCs w:val="22"/>
          <w:vertAlign w:val="subscript"/>
          <w:lang w:val="de-DE"/>
        </w:rPr>
        <w:t>2</w:t>
      </w:r>
      <w:r w:rsidR="00116EAA" w:rsidRPr="00555003">
        <w:rPr>
          <w:rFonts w:asciiTheme="majorHAnsi" w:hAnsiTheme="majorHAnsi" w:cstheme="majorHAnsi"/>
          <w:sz w:val="22"/>
          <w:szCs w:val="22"/>
          <w:lang w:val="de-DE"/>
        </w:rPr>
        <w:t xml:space="preserve">-freien Mobilitätslösungen </w:t>
      </w:r>
      <w:r w:rsidRPr="00555003">
        <w:rPr>
          <w:rFonts w:asciiTheme="majorHAnsi" w:hAnsiTheme="majorHAnsi" w:cstheme="majorHAnsi"/>
          <w:sz w:val="22"/>
          <w:szCs w:val="22"/>
          <w:lang w:val="de-DE"/>
        </w:rPr>
        <w:t>zurück und wendet sie</w:t>
      </w:r>
      <w:r w:rsidR="002B579A" w:rsidRPr="00555003">
        <w:rPr>
          <w:rFonts w:asciiTheme="majorHAnsi" w:hAnsiTheme="majorHAnsi" w:cstheme="majorHAnsi"/>
          <w:sz w:val="22"/>
          <w:szCs w:val="22"/>
          <w:lang w:val="de-DE"/>
        </w:rPr>
        <w:t xml:space="preserve"> auch</w:t>
      </w:r>
      <w:r w:rsidRPr="00555003">
        <w:rPr>
          <w:rFonts w:asciiTheme="majorHAnsi" w:hAnsiTheme="majorHAnsi" w:cstheme="majorHAnsi"/>
          <w:sz w:val="22"/>
          <w:szCs w:val="22"/>
          <w:lang w:val="de-DE"/>
        </w:rPr>
        <w:t xml:space="preserve"> </w:t>
      </w:r>
      <w:r w:rsidR="00116EAA" w:rsidRPr="00555003">
        <w:rPr>
          <w:rFonts w:asciiTheme="majorHAnsi" w:hAnsiTheme="majorHAnsi" w:cstheme="majorHAnsi"/>
          <w:sz w:val="22"/>
          <w:szCs w:val="22"/>
          <w:lang w:val="de-DE"/>
        </w:rPr>
        <w:t>auf seine eigenen Geschäftsbereiche an.</w:t>
      </w:r>
      <w:r w:rsidR="00995EF0" w:rsidRPr="00555003">
        <w:rPr>
          <w:rFonts w:asciiTheme="majorHAnsi" w:hAnsiTheme="majorHAnsi" w:cstheme="majorHAnsi"/>
          <w:sz w:val="22"/>
          <w:szCs w:val="22"/>
          <w:lang w:val="de-DE"/>
        </w:rPr>
        <w:t xml:space="preserve"> </w:t>
      </w:r>
    </w:p>
    <w:p w14:paraId="5B3B7632" w14:textId="77777777" w:rsidR="00345071" w:rsidRPr="00555003" w:rsidRDefault="00345071" w:rsidP="006643E9">
      <w:pPr>
        <w:pStyle w:val="NormalWeb"/>
        <w:spacing w:before="0" w:beforeAutospacing="0" w:after="0" w:afterAutospacing="0" w:line="276" w:lineRule="auto"/>
        <w:rPr>
          <w:rFonts w:asciiTheme="majorHAnsi" w:hAnsiTheme="majorHAnsi" w:cstheme="majorHAnsi"/>
          <w:sz w:val="22"/>
          <w:szCs w:val="22"/>
          <w:lang w:val="de-DE"/>
        </w:rPr>
      </w:pPr>
    </w:p>
    <w:p w14:paraId="149EB16B" w14:textId="3B07BD4A" w:rsidR="00345071" w:rsidRPr="00555003" w:rsidRDefault="00016D63" w:rsidP="006643E9">
      <w:pPr>
        <w:pStyle w:val="NormalWeb"/>
        <w:spacing w:before="0" w:beforeAutospacing="0" w:after="0" w:afterAutospacing="0" w:line="276" w:lineRule="auto"/>
        <w:rPr>
          <w:rFonts w:asciiTheme="majorHAnsi" w:hAnsiTheme="majorHAnsi" w:cstheme="majorHAnsi"/>
          <w:color w:val="000000" w:themeColor="text1"/>
          <w:sz w:val="22"/>
          <w:szCs w:val="22"/>
          <w:lang w:val="de-DE"/>
        </w:rPr>
      </w:pPr>
      <w:r w:rsidRPr="00555003">
        <w:rPr>
          <w:rFonts w:asciiTheme="majorHAnsi" w:hAnsiTheme="majorHAnsi" w:cstheme="majorHAnsi"/>
          <w:sz w:val="22"/>
          <w:szCs w:val="22"/>
          <w:lang w:val="de-DE"/>
        </w:rPr>
        <w:t xml:space="preserve">Zur Elektrifizierung seiner Logistikströme zwischen Lyon und Bourg-en-Bresse musste zunächst einmal eine Machbarkeitsstudie des Projekts durchgeführt werden. </w:t>
      </w:r>
      <w:r w:rsidR="0060612A" w:rsidRPr="00555003">
        <w:rPr>
          <w:rFonts w:asciiTheme="majorHAnsi" w:hAnsiTheme="majorHAnsi" w:cstheme="majorHAnsi"/>
          <w:sz w:val="22"/>
          <w:szCs w:val="22"/>
          <w:lang w:val="de-DE"/>
        </w:rPr>
        <w:t>Hierfür</w:t>
      </w:r>
      <w:r w:rsidRPr="00555003">
        <w:rPr>
          <w:rFonts w:asciiTheme="majorHAnsi" w:hAnsiTheme="majorHAnsi" w:cstheme="majorHAnsi"/>
          <w:sz w:val="22"/>
          <w:szCs w:val="22"/>
          <w:lang w:val="de-DE"/>
        </w:rPr>
        <w:t xml:space="preserve"> verwendeten die Teams von Renault Trucks das gleiche Tool, das auch den Kunden zur Verfügung steht</w:t>
      </w:r>
      <w:r w:rsidR="0060612A" w:rsidRPr="00555003">
        <w:rPr>
          <w:rFonts w:asciiTheme="majorHAnsi" w:hAnsiTheme="majorHAnsi" w:cstheme="majorHAnsi"/>
          <w:sz w:val="22"/>
          <w:szCs w:val="22"/>
          <w:lang w:val="de-DE"/>
        </w:rPr>
        <w:t>, und zwar</w:t>
      </w:r>
      <w:r w:rsidRPr="00555003">
        <w:rPr>
          <w:rFonts w:asciiTheme="majorHAnsi" w:hAnsiTheme="majorHAnsi" w:cstheme="majorHAnsi"/>
          <w:sz w:val="22"/>
          <w:szCs w:val="22"/>
          <w:lang w:val="de-DE"/>
        </w:rPr>
        <w:t xml:space="preserve"> die Software </w:t>
      </w:r>
      <w:r w:rsidRPr="00555003">
        <w:rPr>
          <w:rFonts w:asciiTheme="majorHAnsi" w:hAnsiTheme="majorHAnsi" w:cstheme="majorHAnsi"/>
          <w:i/>
          <w:iCs/>
          <w:sz w:val="22"/>
          <w:szCs w:val="22"/>
          <w:lang w:val="de-DE"/>
        </w:rPr>
        <w:t>Range Simulator</w:t>
      </w:r>
      <w:r w:rsidRPr="00555003">
        <w:rPr>
          <w:rFonts w:asciiTheme="majorHAnsi" w:hAnsiTheme="majorHAnsi" w:cstheme="majorHAnsi"/>
          <w:sz w:val="22"/>
          <w:szCs w:val="22"/>
          <w:lang w:val="de-DE"/>
        </w:rPr>
        <w:t>.</w:t>
      </w:r>
      <w:r w:rsidR="000F4D45" w:rsidRPr="00555003">
        <w:rPr>
          <w:rFonts w:asciiTheme="majorHAnsi" w:hAnsiTheme="majorHAnsi" w:cstheme="majorHAnsi"/>
          <w:sz w:val="22"/>
          <w:szCs w:val="22"/>
          <w:lang w:val="de-DE"/>
        </w:rPr>
        <w:t xml:space="preserve"> </w:t>
      </w:r>
      <w:r w:rsidR="000C0FF7" w:rsidRPr="00555003">
        <w:rPr>
          <w:rFonts w:asciiTheme="majorHAnsi" w:hAnsiTheme="majorHAnsi" w:cstheme="majorHAnsi"/>
          <w:sz w:val="22"/>
          <w:szCs w:val="22"/>
          <w:lang w:val="de-DE"/>
        </w:rPr>
        <w:t>Dabei sind vier Hauptparameter ausschlaggebend: die Nutzung des Lkw, seine Ladung und Ausrüstung, die Außentemperatur sowie die Topografie.</w:t>
      </w:r>
    </w:p>
    <w:p w14:paraId="685690C5" w14:textId="1A5CAF22" w:rsidR="002A0614" w:rsidRPr="00555003" w:rsidRDefault="004A0B7C" w:rsidP="006643E9">
      <w:pPr>
        <w:pStyle w:val="NormalWeb"/>
        <w:spacing w:line="276" w:lineRule="auto"/>
        <w:rPr>
          <w:rFonts w:asciiTheme="majorHAnsi" w:hAnsiTheme="majorHAnsi" w:cstheme="majorHAnsi"/>
          <w:color w:val="000000" w:themeColor="text1"/>
          <w:sz w:val="22"/>
          <w:szCs w:val="22"/>
          <w:lang w:val="de-DE"/>
        </w:rPr>
      </w:pPr>
      <w:r w:rsidRPr="00555003">
        <w:rPr>
          <w:rFonts w:asciiTheme="majorHAnsi" w:hAnsiTheme="majorHAnsi" w:cstheme="majorHAnsi"/>
          <w:color w:val="000000" w:themeColor="text1"/>
          <w:sz w:val="22"/>
          <w:szCs w:val="22"/>
          <w:lang w:val="de-DE"/>
        </w:rPr>
        <w:t xml:space="preserve">Zur optimalen Nutzung des Systems wurde nach erfolgter Diagnose der Standort der Ladeinfrastruktur </w:t>
      </w:r>
      <w:r w:rsidR="00226E38" w:rsidRPr="00555003">
        <w:rPr>
          <w:rFonts w:asciiTheme="majorHAnsi" w:hAnsiTheme="majorHAnsi" w:cstheme="majorHAnsi"/>
          <w:color w:val="000000" w:themeColor="text1"/>
          <w:sz w:val="22"/>
          <w:szCs w:val="22"/>
          <w:lang w:val="de-DE"/>
        </w:rPr>
        <w:t>bestimmt</w:t>
      </w:r>
      <w:r w:rsidRPr="00555003">
        <w:rPr>
          <w:rFonts w:asciiTheme="majorHAnsi" w:hAnsiTheme="majorHAnsi" w:cstheme="majorHAnsi"/>
          <w:color w:val="000000" w:themeColor="text1"/>
          <w:sz w:val="22"/>
          <w:szCs w:val="22"/>
          <w:lang w:val="de-DE"/>
        </w:rPr>
        <w:t>.</w:t>
      </w:r>
      <w:r w:rsidR="004F6152" w:rsidRPr="00555003">
        <w:rPr>
          <w:rFonts w:asciiTheme="majorHAnsi" w:hAnsiTheme="majorHAnsi" w:cstheme="majorHAnsi"/>
          <w:color w:val="000000" w:themeColor="text1"/>
          <w:sz w:val="22"/>
          <w:szCs w:val="22"/>
          <w:lang w:val="de-DE"/>
        </w:rPr>
        <w:t xml:space="preserve"> </w:t>
      </w:r>
      <w:r w:rsidR="00604B4E" w:rsidRPr="00555003">
        <w:rPr>
          <w:rFonts w:asciiTheme="majorHAnsi" w:hAnsiTheme="majorHAnsi" w:cstheme="majorHAnsi"/>
          <w:color w:val="000000" w:themeColor="text1"/>
          <w:sz w:val="22"/>
          <w:szCs w:val="22"/>
          <w:lang w:val="de-DE"/>
        </w:rPr>
        <w:t>Am Produktionsstandort Saint-Priest wurden daher zwei 360-KW-Stationen (mit jeweils zwei Ladepunkten) installiert, um den LKW so ein Zwischenladen unter optimalen Bedingungen zu ermöglichen.</w:t>
      </w:r>
      <w:r w:rsidR="004F6152" w:rsidRPr="00555003">
        <w:rPr>
          <w:rFonts w:asciiTheme="majorHAnsi" w:hAnsiTheme="majorHAnsi" w:cstheme="majorHAnsi"/>
          <w:color w:val="000000" w:themeColor="text1"/>
          <w:sz w:val="22"/>
          <w:szCs w:val="22"/>
          <w:lang w:val="de-DE"/>
        </w:rPr>
        <w:t xml:space="preserve"> </w:t>
      </w:r>
    </w:p>
    <w:p w14:paraId="588E149F" w14:textId="1112B9AA" w:rsidR="004F6152" w:rsidRPr="00555003" w:rsidRDefault="00412650" w:rsidP="006643E9">
      <w:pPr>
        <w:pStyle w:val="NormalWeb"/>
        <w:spacing w:before="0" w:beforeAutospacing="0" w:after="0" w:afterAutospacing="0" w:line="276" w:lineRule="auto"/>
        <w:rPr>
          <w:rFonts w:asciiTheme="majorHAnsi" w:hAnsiTheme="majorHAnsi" w:cstheme="majorHAnsi"/>
          <w:color w:val="000000"/>
          <w:sz w:val="22"/>
          <w:szCs w:val="22"/>
          <w:lang w:val="de-DE"/>
        </w:rPr>
      </w:pPr>
      <w:r w:rsidRPr="00555003">
        <w:rPr>
          <w:rFonts w:asciiTheme="majorHAnsi" w:hAnsiTheme="majorHAnsi" w:cstheme="majorHAnsi"/>
          <w:i/>
          <w:iCs/>
          <w:color w:val="000000"/>
          <w:sz w:val="22"/>
          <w:szCs w:val="22"/>
          <w:lang w:val="de-DE"/>
        </w:rPr>
        <w:t>„Die Elektrifizierung dieses ersten Logistikflusses ist das Ergebnis einer langwierigen Arbeit. Wir haben uns für den Achsen-Transport zwischen Lyon und Bourg-en-Bresse entschieden, weil es sich dabei um einen typischen Warenfluss bei Renault Trucks handelt</w:t>
      </w:r>
      <w:r w:rsidR="001D3218" w:rsidRPr="00555003">
        <w:rPr>
          <w:rFonts w:asciiTheme="majorHAnsi" w:hAnsiTheme="majorHAnsi" w:cstheme="majorHAnsi"/>
          <w:i/>
          <w:iCs/>
          <w:color w:val="000000"/>
          <w:sz w:val="22"/>
          <w:szCs w:val="22"/>
          <w:lang w:val="de-DE"/>
        </w:rPr>
        <w:t>,</w:t>
      </w:r>
      <w:r w:rsidRPr="00555003">
        <w:rPr>
          <w:rFonts w:asciiTheme="majorHAnsi" w:hAnsiTheme="majorHAnsi" w:cstheme="majorHAnsi"/>
          <w:i/>
          <w:iCs/>
          <w:color w:val="000000"/>
          <w:sz w:val="22"/>
          <w:szCs w:val="22"/>
          <w:lang w:val="de-DE"/>
        </w:rPr>
        <w:t xml:space="preserve"> mit sehr hohe</w:t>
      </w:r>
      <w:r w:rsidR="002D58F8" w:rsidRPr="00555003">
        <w:rPr>
          <w:rFonts w:asciiTheme="majorHAnsi" w:hAnsiTheme="majorHAnsi" w:cstheme="majorHAnsi"/>
          <w:i/>
          <w:iCs/>
          <w:color w:val="000000"/>
          <w:sz w:val="22"/>
          <w:szCs w:val="22"/>
          <w:lang w:val="de-DE"/>
        </w:rPr>
        <w:t>n</w:t>
      </w:r>
      <w:r w:rsidRPr="00555003">
        <w:rPr>
          <w:rFonts w:asciiTheme="majorHAnsi" w:hAnsiTheme="majorHAnsi" w:cstheme="majorHAnsi"/>
          <w:i/>
          <w:iCs/>
          <w:color w:val="000000"/>
          <w:sz w:val="22"/>
          <w:szCs w:val="22"/>
          <w:lang w:val="de-DE"/>
        </w:rPr>
        <w:t xml:space="preserve"> Anforderungen an das Unternehmen, insbesondere bei der Taktung und Präzision</w:t>
      </w:r>
      <w:r w:rsidR="00B36F77" w:rsidRPr="00555003">
        <w:rPr>
          <w:rFonts w:asciiTheme="majorHAnsi" w:hAnsiTheme="majorHAnsi" w:cstheme="majorHAnsi"/>
          <w:i/>
          <w:iCs/>
          <w:color w:val="000000"/>
          <w:sz w:val="22"/>
          <w:szCs w:val="22"/>
          <w:lang w:val="de-DE"/>
        </w:rPr>
        <w:t>. Dieses Projekt erweitert unser Know-how im Bereich Dekarbonisierung der Mobilität“</w:t>
      </w:r>
      <w:r w:rsidR="00B36F77" w:rsidRPr="00555003">
        <w:rPr>
          <w:rFonts w:asciiTheme="majorHAnsi" w:hAnsiTheme="majorHAnsi" w:cstheme="majorHAnsi"/>
          <w:color w:val="000000"/>
          <w:sz w:val="22"/>
          <w:szCs w:val="22"/>
          <w:lang w:val="de-DE"/>
        </w:rPr>
        <w:t xml:space="preserve">, </w:t>
      </w:r>
      <w:r w:rsidR="002D58F8" w:rsidRPr="00555003">
        <w:rPr>
          <w:rFonts w:asciiTheme="majorHAnsi" w:hAnsiTheme="majorHAnsi" w:cstheme="majorHAnsi"/>
          <w:color w:val="000000"/>
          <w:sz w:val="22"/>
          <w:szCs w:val="22"/>
          <w:lang w:val="de-DE"/>
        </w:rPr>
        <w:t>so</w:t>
      </w:r>
      <w:r w:rsidR="00B36F77" w:rsidRPr="00555003">
        <w:rPr>
          <w:rFonts w:asciiTheme="majorHAnsi" w:hAnsiTheme="majorHAnsi" w:cstheme="majorHAnsi"/>
          <w:color w:val="000000"/>
          <w:sz w:val="22"/>
          <w:szCs w:val="22"/>
          <w:lang w:val="de-DE"/>
        </w:rPr>
        <w:t xml:space="preserve"> Bruno Blin, Präsident von Renault Trucks.</w:t>
      </w:r>
      <w:r w:rsidR="00BA6A7B" w:rsidRPr="00555003">
        <w:rPr>
          <w:rFonts w:asciiTheme="majorHAnsi" w:hAnsiTheme="majorHAnsi" w:cstheme="majorHAnsi"/>
          <w:color w:val="000000"/>
          <w:sz w:val="22"/>
          <w:szCs w:val="22"/>
          <w:lang w:val="de-DE"/>
        </w:rPr>
        <w:t xml:space="preserve"> </w:t>
      </w:r>
      <w:r w:rsidR="009E6A09" w:rsidRPr="00555003">
        <w:rPr>
          <w:rFonts w:asciiTheme="majorHAnsi" w:hAnsiTheme="majorHAnsi" w:cstheme="majorHAnsi"/>
          <w:color w:val="000000"/>
          <w:sz w:val="22"/>
          <w:szCs w:val="22"/>
          <w:lang w:val="de-DE"/>
        </w:rPr>
        <w:t>„Diese Art von Projekten ermöglicht Renault Trucks den Aufbau eines neuen Transportmodells. Unser Ziel ist es, bis 2030 unseren Logistikbereich massiv zu elektrifizieren, wobei wir beim Warentransport zwischen unseren Produktionsstandorten eine 100%-ige Elektrifizierung anstreben.“</w:t>
      </w:r>
    </w:p>
    <w:p w14:paraId="1FE4329E" w14:textId="77777777" w:rsidR="002A0614" w:rsidRPr="00555003" w:rsidRDefault="002A0614" w:rsidP="006643E9">
      <w:pPr>
        <w:pStyle w:val="NormalWeb"/>
        <w:spacing w:before="0" w:beforeAutospacing="0" w:after="0" w:afterAutospacing="0" w:line="276" w:lineRule="auto"/>
        <w:rPr>
          <w:rFonts w:asciiTheme="majorHAnsi" w:hAnsiTheme="majorHAnsi" w:cstheme="majorHAnsi"/>
          <w:sz w:val="22"/>
          <w:szCs w:val="22"/>
          <w:lang w:val="de-DE"/>
        </w:rPr>
      </w:pPr>
    </w:p>
    <w:p w14:paraId="142BB833" w14:textId="39B7D49F" w:rsidR="002A0614" w:rsidRPr="00555003" w:rsidRDefault="00370550" w:rsidP="006643E9">
      <w:pPr>
        <w:pStyle w:val="NormalWeb"/>
        <w:spacing w:before="0" w:beforeAutospacing="0" w:after="0" w:afterAutospacing="0" w:line="276" w:lineRule="auto"/>
        <w:rPr>
          <w:rFonts w:asciiTheme="majorHAnsi" w:hAnsiTheme="majorHAnsi" w:cstheme="majorHAnsi"/>
          <w:sz w:val="22"/>
          <w:szCs w:val="22"/>
          <w:lang w:val="de-DE"/>
        </w:rPr>
      </w:pPr>
      <w:r w:rsidRPr="00555003">
        <w:rPr>
          <w:rFonts w:asciiTheme="majorHAnsi" w:hAnsiTheme="majorHAnsi" w:cstheme="majorHAnsi"/>
          <w:sz w:val="22"/>
          <w:szCs w:val="22"/>
          <w:lang w:val="de-DE"/>
        </w:rPr>
        <w:lastRenderedPageBreak/>
        <w:t>Derzeit arbeitet Renault Trucks an der Elektrifizierung eines Dutzends weiterer Logistikströme, die in den kommenden Monaten und Jahren in Betrieb genommen werden sollen. Dies soll insbesondere durch den Einsatz von Elektro</w:t>
      </w:r>
      <w:r w:rsidR="009650D8" w:rsidRPr="00555003">
        <w:rPr>
          <w:rFonts w:asciiTheme="majorHAnsi" w:hAnsiTheme="majorHAnsi" w:cstheme="majorHAnsi"/>
          <w:sz w:val="22"/>
          <w:szCs w:val="22"/>
          <w:lang w:val="de-DE"/>
        </w:rPr>
        <w:t>f</w:t>
      </w:r>
      <w:r w:rsidRPr="00555003">
        <w:rPr>
          <w:rFonts w:asciiTheme="majorHAnsi" w:hAnsiTheme="majorHAnsi" w:cstheme="majorHAnsi"/>
          <w:sz w:val="22"/>
          <w:szCs w:val="22"/>
          <w:lang w:val="de-DE"/>
        </w:rPr>
        <w:t>ahrzeugen, die</w:t>
      </w:r>
      <w:r w:rsidR="001D3218" w:rsidRPr="00555003">
        <w:rPr>
          <w:rFonts w:asciiTheme="majorHAnsi" w:hAnsiTheme="majorHAnsi" w:cstheme="majorHAnsi"/>
          <w:sz w:val="22"/>
          <w:szCs w:val="22"/>
          <w:lang w:val="de-DE"/>
        </w:rPr>
        <w:t xml:space="preserve"> künftig</w:t>
      </w:r>
      <w:r w:rsidRPr="00555003">
        <w:rPr>
          <w:rFonts w:asciiTheme="majorHAnsi" w:hAnsiTheme="majorHAnsi" w:cstheme="majorHAnsi"/>
          <w:sz w:val="22"/>
          <w:szCs w:val="22"/>
          <w:lang w:val="de-DE"/>
        </w:rPr>
        <w:t xml:space="preserve"> </w:t>
      </w:r>
      <w:r w:rsidR="001D3218" w:rsidRPr="00555003">
        <w:rPr>
          <w:rFonts w:asciiTheme="majorHAnsi" w:hAnsiTheme="majorHAnsi" w:cstheme="majorHAnsi"/>
          <w:sz w:val="22"/>
          <w:szCs w:val="22"/>
          <w:lang w:val="de-DE"/>
        </w:rPr>
        <w:t xml:space="preserve">in der Lage sein werden, </w:t>
      </w:r>
      <w:r w:rsidRPr="00555003">
        <w:rPr>
          <w:rFonts w:asciiTheme="majorHAnsi" w:hAnsiTheme="majorHAnsi" w:cstheme="majorHAnsi"/>
          <w:sz w:val="22"/>
          <w:szCs w:val="22"/>
          <w:lang w:val="de-DE"/>
        </w:rPr>
        <w:t>immer größere Entfernungen</w:t>
      </w:r>
      <w:r w:rsidR="009650D8" w:rsidRPr="00555003">
        <w:rPr>
          <w:rFonts w:asciiTheme="majorHAnsi" w:hAnsiTheme="majorHAnsi" w:cstheme="majorHAnsi"/>
          <w:sz w:val="22"/>
          <w:szCs w:val="22"/>
          <w:lang w:val="de-DE"/>
        </w:rPr>
        <w:t xml:space="preserve"> zurück</w:t>
      </w:r>
      <w:r w:rsidR="001D3218" w:rsidRPr="00555003">
        <w:rPr>
          <w:rFonts w:asciiTheme="majorHAnsi" w:hAnsiTheme="majorHAnsi" w:cstheme="majorHAnsi"/>
          <w:sz w:val="22"/>
          <w:szCs w:val="22"/>
          <w:lang w:val="de-DE"/>
        </w:rPr>
        <w:t>zu</w:t>
      </w:r>
      <w:r w:rsidR="009650D8" w:rsidRPr="00555003">
        <w:rPr>
          <w:rFonts w:asciiTheme="majorHAnsi" w:hAnsiTheme="majorHAnsi" w:cstheme="majorHAnsi"/>
          <w:sz w:val="22"/>
          <w:szCs w:val="22"/>
          <w:lang w:val="de-DE"/>
        </w:rPr>
        <w:t>legen,</w:t>
      </w:r>
      <w:r w:rsidRPr="00555003">
        <w:rPr>
          <w:rFonts w:asciiTheme="majorHAnsi" w:hAnsiTheme="majorHAnsi" w:cstheme="majorHAnsi"/>
          <w:sz w:val="22"/>
          <w:szCs w:val="22"/>
          <w:lang w:val="de-DE"/>
        </w:rPr>
        <w:t xml:space="preserve"> er</w:t>
      </w:r>
      <w:r w:rsidR="00B4000F" w:rsidRPr="00555003">
        <w:rPr>
          <w:rFonts w:asciiTheme="majorHAnsi" w:hAnsiTheme="majorHAnsi" w:cstheme="majorHAnsi"/>
          <w:sz w:val="22"/>
          <w:szCs w:val="22"/>
          <w:lang w:val="de-DE"/>
        </w:rPr>
        <w:t>reich</w:t>
      </w:r>
      <w:r w:rsidR="000B5F71" w:rsidRPr="00555003">
        <w:rPr>
          <w:rFonts w:asciiTheme="majorHAnsi" w:hAnsiTheme="majorHAnsi" w:cstheme="majorHAnsi"/>
          <w:sz w:val="22"/>
          <w:szCs w:val="22"/>
          <w:lang w:val="de-DE"/>
        </w:rPr>
        <w:t>t</w:t>
      </w:r>
      <w:r w:rsidRPr="00555003">
        <w:rPr>
          <w:rFonts w:asciiTheme="majorHAnsi" w:hAnsiTheme="majorHAnsi" w:cstheme="majorHAnsi"/>
          <w:sz w:val="22"/>
          <w:szCs w:val="22"/>
          <w:lang w:val="de-DE"/>
        </w:rPr>
        <w:t xml:space="preserve"> werden.</w:t>
      </w:r>
      <w:r w:rsidR="009B45CF" w:rsidRPr="00555003">
        <w:rPr>
          <w:rFonts w:asciiTheme="majorHAnsi" w:hAnsiTheme="majorHAnsi" w:cstheme="majorHAnsi"/>
          <w:sz w:val="22"/>
          <w:szCs w:val="22"/>
          <w:lang w:val="de-DE"/>
        </w:rPr>
        <w:t xml:space="preserve"> </w:t>
      </w:r>
    </w:p>
    <w:p w14:paraId="2E461349" w14:textId="77777777" w:rsidR="004F6152" w:rsidRPr="00555003" w:rsidRDefault="004F6152" w:rsidP="006643E9">
      <w:pPr>
        <w:pStyle w:val="NormalWeb"/>
        <w:spacing w:before="0" w:beforeAutospacing="0" w:after="0" w:afterAutospacing="0" w:line="276" w:lineRule="auto"/>
        <w:rPr>
          <w:rFonts w:asciiTheme="majorHAnsi" w:hAnsiTheme="majorHAnsi" w:cstheme="majorHAnsi"/>
          <w:sz w:val="22"/>
          <w:szCs w:val="22"/>
          <w:lang w:val="de-DE"/>
        </w:rPr>
      </w:pPr>
    </w:p>
    <w:p w14:paraId="2F7E7997" w14:textId="02BA2984" w:rsidR="00153284" w:rsidRPr="00555003" w:rsidRDefault="00153284" w:rsidP="00E849CB">
      <w:pPr>
        <w:pStyle w:val="NormalWeb"/>
        <w:spacing w:before="0" w:beforeAutospacing="0" w:after="0" w:afterAutospacing="0"/>
        <w:rPr>
          <w:rFonts w:ascii="Arial" w:hAnsi="Arial" w:cs="Arial"/>
          <w:sz w:val="22"/>
          <w:szCs w:val="22"/>
          <w:lang w:val="de-DE"/>
        </w:rPr>
      </w:pPr>
    </w:p>
    <w:p w14:paraId="5660769D" w14:textId="77777777" w:rsidR="00120B45" w:rsidRPr="00555003" w:rsidRDefault="00120B45" w:rsidP="004C3220">
      <w:pPr>
        <w:rPr>
          <w:b/>
          <w:bCs/>
          <w:i/>
          <w:iCs/>
          <w:sz w:val="18"/>
          <w:szCs w:val="18"/>
          <w:lang w:val="de-DE"/>
        </w:rPr>
      </w:pPr>
    </w:p>
    <w:p w14:paraId="56739321" w14:textId="77777777" w:rsidR="002169A3" w:rsidRPr="00555003" w:rsidRDefault="002169A3" w:rsidP="004C3220">
      <w:pPr>
        <w:rPr>
          <w:b/>
          <w:bCs/>
          <w:i/>
          <w:iCs/>
          <w:sz w:val="18"/>
          <w:szCs w:val="18"/>
          <w:lang w:val="de-DE"/>
        </w:rPr>
      </w:pPr>
    </w:p>
    <w:p w14:paraId="781F695A" w14:textId="77777777" w:rsidR="002169A3" w:rsidRPr="00555003" w:rsidRDefault="002169A3" w:rsidP="004C3220">
      <w:pPr>
        <w:rPr>
          <w:b/>
          <w:bCs/>
          <w:i/>
          <w:iCs/>
          <w:sz w:val="18"/>
          <w:szCs w:val="18"/>
          <w:lang w:val="de-DE"/>
        </w:rPr>
      </w:pPr>
    </w:p>
    <w:p w14:paraId="1B18D72A" w14:textId="77777777" w:rsidR="002169A3" w:rsidRPr="00555003" w:rsidRDefault="002169A3" w:rsidP="004C3220">
      <w:pPr>
        <w:rPr>
          <w:b/>
          <w:bCs/>
          <w:i/>
          <w:iCs/>
          <w:sz w:val="18"/>
          <w:szCs w:val="18"/>
          <w:lang w:val="de-DE"/>
        </w:rPr>
      </w:pPr>
    </w:p>
    <w:p w14:paraId="32D55742" w14:textId="77777777" w:rsidR="002169A3" w:rsidRPr="00555003" w:rsidRDefault="002169A3" w:rsidP="004C3220">
      <w:pPr>
        <w:rPr>
          <w:b/>
          <w:bCs/>
          <w:i/>
          <w:iCs/>
          <w:sz w:val="18"/>
          <w:szCs w:val="18"/>
          <w:lang w:val="de-DE"/>
        </w:rPr>
      </w:pPr>
    </w:p>
    <w:p w14:paraId="70107C7A" w14:textId="77777777" w:rsidR="002169A3" w:rsidRPr="00555003" w:rsidRDefault="002169A3" w:rsidP="004C3220">
      <w:pPr>
        <w:rPr>
          <w:b/>
          <w:bCs/>
          <w:i/>
          <w:iCs/>
          <w:sz w:val="18"/>
          <w:szCs w:val="18"/>
          <w:lang w:val="de-DE"/>
        </w:rPr>
      </w:pPr>
    </w:p>
    <w:p w14:paraId="2D25D42C" w14:textId="77777777" w:rsidR="00B86262" w:rsidRPr="00555003" w:rsidRDefault="00B86262" w:rsidP="0087188D">
      <w:pPr>
        <w:rPr>
          <w:b/>
          <w:bCs/>
          <w:i/>
          <w:iCs/>
          <w:sz w:val="18"/>
          <w:szCs w:val="18"/>
          <w:lang w:val="de-DE"/>
        </w:rPr>
      </w:pPr>
    </w:p>
    <w:p w14:paraId="735688CE" w14:textId="77777777" w:rsidR="00B86262" w:rsidRPr="00555003" w:rsidRDefault="00B86262" w:rsidP="0087188D">
      <w:pPr>
        <w:rPr>
          <w:b/>
          <w:bCs/>
          <w:i/>
          <w:iCs/>
          <w:sz w:val="18"/>
          <w:szCs w:val="18"/>
          <w:lang w:val="de-DE"/>
        </w:rPr>
      </w:pPr>
    </w:p>
    <w:p w14:paraId="51DC6231" w14:textId="77777777" w:rsidR="00AE6828" w:rsidRPr="00AE6828" w:rsidRDefault="00AE6828" w:rsidP="00AE6828">
      <w:pPr>
        <w:pStyle w:val="Default"/>
        <w:rPr>
          <w:sz w:val="17"/>
          <w:szCs w:val="17"/>
          <w:lang w:val="de-DE"/>
        </w:rPr>
      </w:pPr>
      <w:r w:rsidRPr="00AE6828">
        <w:rPr>
          <w:b/>
          <w:bCs/>
          <w:i/>
          <w:iCs/>
          <w:sz w:val="17"/>
          <w:szCs w:val="17"/>
          <w:lang w:val="de-DE"/>
        </w:rPr>
        <w:t xml:space="preserve">Über Renault Trucks </w:t>
      </w:r>
    </w:p>
    <w:p w14:paraId="0EAFC859" w14:textId="77777777" w:rsidR="00AE6828" w:rsidRPr="00AE6828" w:rsidRDefault="00AE6828" w:rsidP="00AE6828">
      <w:pPr>
        <w:pStyle w:val="Default"/>
        <w:rPr>
          <w:sz w:val="17"/>
          <w:szCs w:val="17"/>
          <w:lang w:val="de-DE"/>
        </w:rPr>
      </w:pPr>
      <w:r w:rsidRPr="00AE6828">
        <w:rPr>
          <w:sz w:val="17"/>
          <w:szCs w:val="17"/>
          <w:lang w:val="de-DE"/>
        </w:rPr>
        <w:t xml:space="preserve">Der französische Lkw-Hersteller Renault Trucks stellt Transportprofis seit 1894 Lösungen für nachhaltige Mobilität zur Verfügung - vom leichten Nutzfahrzeug bis hin zur Sattelzugmaschine. Renault Trucks engagiert sich im Bereich Energiewende und stellt Fahrzeuge mit kontrolliertem Kraftstoffverbrauch sowie eine komplette Palette von 100%igen Elektro-Lkw her. Das angewandte Kreislaufkonzept ermöglicht hierbei eine verlängerte Betriebsdauer. </w:t>
      </w:r>
    </w:p>
    <w:p w14:paraId="08A5A9F2" w14:textId="77777777" w:rsidR="00AE6828" w:rsidRDefault="00AE6828" w:rsidP="00AE6828">
      <w:pPr>
        <w:pStyle w:val="Default"/>
        <w:rPr>
          <w:sz w:val="17"/>
          <w:szCs w:val="17"/>
          <w:lang w:val="en-US"/>
        </w:rPr>
      </w:pPr>
      <w:r w:rsidRPr="00AE6828">
        <w:rPr>
          <w:sz w:val="17"/>
          <w:szCs w:val="17"/>
          <w:lang w:val="de-DE"/>
        </w:rPr>
        <w:t xml:space="preserve">Renault Trucks ist Teil der Volvo-Gruppe, einem der weltweit wichtigsten Hersteller von Lkw, Reise- und Autobussen, Baumaschinen sowie Industrie- und Schiffsmotoren. </w:t>
      </w:r>
      <w:r w:rsidRPr="00AE6828">
        <w:rPr>
          <w:sz w:val="17"/>
          <w:szCs w:val="17"/>
          <w:lang w:val="en-US"/>
        </w:rPr>
        <w:t xml:space="preserve">Die Gruppe </w:t>
      </w:r>
      <w:proofErr w:type="spellStart"/>
      <w:r w:rsidRPr="00AE6828">
        <w:rPr>
          <w:sz w:val="17"/>
          <w:szCs w:val="17"/>
          <w:lang w:val="en-US"/>
        </w:rPr>
        <w:t>bietet</w:t>
      </w:r>
      <w:proofErr w:type="spellEnd"/>
      <w:r w:rsidRPr="00AE6828">
        <w:rPr>
          <w:sz w:val="17"/>
          <w:szCs w:val="17"/>
          <w:lang w:val="en-US"/>
        </w:rPr>
        <w:t xml:space="preserve"> </w:t>
      </w:r>
      <w:proofErr w:type="spellStart"/>
      <w:r w:rsidRPr="00AE6828">
        <w:rPr>
          <w:sz w:val="17"/>
          <w:szCs w:val="17"/>
          <w:lang w:val="en-US"/>
        </w:rPr>
        <w:t>auch</w:t>
      </w:r>
      <w:proofErr w:type="spellEnd"/>
      <w:r w:rsidRPr="00AE6828">
        <w:rPr>
          <w:sz w:val="17"/>
          <w:szCs w:val="17"/>
          <w:lang w:val="en-US"/>
        </w:rPr>
        <w:t xml:space="preserve"> </w:t>
      </w:r>
      <w:proofErr w:type="spellStart"/>
      <w:r w:rsidRPr="00AE6828">
        <w:rPr>
          <w:sz w:val="17"/>
          <w:szCs w:val="17"/>
          <w:lang w:val="en-US"/>
        </w:rPr>
        <w:t>komplette</w:t>
      </w:r>
      <w:proofErr w:type="spellEnd"/>
      <w:r w:rsidRPr="00AE6828">
        <w:rPr>
          <w:sz w:val="17"/>
          <w:szCs w:val="17"/>
          <w:lang w:val="en-US"/>
        </w:rPr>
        <w:t xml:space="preserve"> </w:t>
      </w:r>
      <w:proofErr w:type="spellStart"/>
      <w:r w:rsidRPr="00AE6828">
        <w:rPr>
          <w:sz w:val="17"/>
          <w:szCs w:val="17"/>
          <w:lang w:val="en-US"/>
        </w:rPr>
        <w:t>Finanzierungs</w:t>
      </w:r>
      <w:proofErr w:type="spellEnd"/>
      <w:r w:rsidRPr="00AE6828">
        <w:rPr>
          <w:sz w:val="17"/>
          <w:szCs w:val="17"/>
          <w:lang w:val="en-US"/>
        </w:rPr>
        <w:t xml:space="preserve">- und </w:t>
      </w:r>
      <w:proofErr w:type="spellStart"/>
      <w:r w:rsidRPr="00AE6828">
        <w:rPr>
          <w:sz w:val="17"/>
          <w:szCs w:val="17"/>
          <w:lang w:val="en-US"/>
        </w:rPr>
        <w:t>Servicelösungen</w:t>
      </w:r>
      <w:proofErr w:type="spellEnd"/>
      <w:r w:rsidRPr="00AE6828">
        <w:rPr>
          <w:sz w:val="17"/>
          <w:szCs w:val="17"/>
          <w:lang w:val="en-US"/>
        </w:rPr>
        <w:t xml:space="preserve"> an. </w:t>
      </w:r>
    </w:p>
    <w:p w14:paraId="53C9DDD0" w14:textId="77777777" w:rsidR="00AE6828" w:rsidRPr="00AE6828" w:rsidRDefault="00AE6828" w:rsidP="00AE6828">
      <w:pPr>
        <w:pStyle w:val="Default"/>
        <w:rPr>
          <w:sz w:val="17"/>
          <w:szCs w:val="17"/>
          <w:lang w:val="en-US"/>
        </w:rPr>
      </w:pPr>
    </w:p>
    <w:p w14:paraId="56755173" w14:textId="77777777" w:rsidR="00AE6828" w:rsidRPr="00AE6828" w:rsidRDefault="00AE6828" w:rsidP="00AE6828">
      <w:pPr>
        <w:pStyle w:val="Default"/>
        <w:rPr>
          <w:sz w:val="17"/>
          <w:szCs w:val="17"/>
          <w:lang w:val="en-US"/>
        </w:rPr>
      </w:pPr>
      <w:proofErr w:type="spellStart"/>
      <w:r w:rsidRPr="00AE6828">
        <w:rPr>
          <w:b/>
          <w:bCs/>
          <w:i/>
          <w:iCs/>
          <w:sz w:val="17"/>
          <w:szCs w:val="17"/>
          <w:lang w:val="en-US"/>
        </w:rPr>
        <w:t>Wichtige</w:t>
      </w:r>
      <w:proofErr w:type="spellEnd"/>
      <w:r w:rsidRPr="00AE6828">
        <w:rPr>
          <w:b/>
          <w:bCs/>
          <w:i/>
          <w:iCs/>
          <w:sz w:val="17"/>
          <w:szCs w:val="17"/>
          <w:lang w:val="en-US"/>
        </w:rPr>
        <w:t xml:space="preserve"> </w:t>
      </w:r>
      <w:proofErr w:type="spellStart"/>
      <w:r w:rsidRPr="00AE6828">
        <w:rPr>
          <w:b/>
          <w:bCs/>
          <w:i/>
          <w:iCs/>
          <w:sz w:val="17"/>
          <w:szCs w:val="17"/>
          <w:lang w:val="en-US"/>
        </w:rPr>
        <w:t>Kennzahlen</w:t>
      </w:r>
      <w:proofErr w:type="spellEnd"/>
      <w:r w:rsidRPr="00AE6828">
        <w:rPr>
          <w:b/>
          <w:bCs/>
          <w:i/>
          <w:iCs/>
          <w:sz w:val="17"/>
          <w:szCs w:val="17"/>
          <w:lang w:val="en-US"/>
        </w:rPr>
        <w:t xml:space="preserve">: </w:t>
      </w:r>
    </w:p>
    <w:p w14:paraId="6DC28CE1" w14:textId="77777777" w:rsidR="00AE6828" w:rsidRPr="00AE6828" w:rsidRDefault="00AE6828" w:rsidP="00AE6828">
      <w:pPr>
        <w:pStyle w:val="Default"/>
        <w:rPr>
          <w:sz w:val="17"/>
          <w:szCs w:val="17"/>
          <w:lang w:val="en-US"/>
        </w:rPr>
      </w:pPr>
      <w:r w:rsidRPr="00AE6828">
        <w:rPr>
          <w:i/>
          <w:iCs/>
          <w:sz w:val="17"/>
          <w:szCs w:val="17"/>
          <w:lang w:val="en-US"/>
        </w:rPr>
        <w:t xml:space="preserve">9 450 </w:t>
      </w:r>
      <w:proofErr w:type="spellStart"/>
      <w:r w:rsidRPr="00AE6828">
        <w:rPr>
          <w:i/>
          <w:iCs/>
          <w:sz w:val="17"/>
          <w:szCs w:val="17"/>
          <w:lang w:val="en-US"/>
        </w:rPr>
        <w:t>Beschäftigte</w:t>
      </w:r>
      <w:proofErr w:type="spellEnd"/>
      <w:r w:rsidRPr="00AE6828">
        <w:rPr>
          <w:i/>
          <w:iCs/>
          <w:sz w:val="17"/>
          <w:szCs w:val="17"/>
          <w:lang w:val="en-US"/>
        </w:rPr>
        <w:t xml:space="preserve"> </w:t>
      </w:r>
      <w:proofErr w:type="spellStart"/>
      <w:r w:rsidRPr="00AE6828">
        <w:rPr>
          <w:i/>
          <w:iCs/>
          <w:sz w:val="17"/>
          <w:szCs w:val="17"/>
          <w:lang w:val="en-US"/>
        </w:rPr>
        <w:t>weltweit</w:t>
      </w:r>
      <w:proofErr w:type="spellEnd"/>
      <w:r w:rsidRPr="00AE6828">
        <w:rPr>
          <w:i/>
          <w:iCs/>
          <w:sz w:val="17"/>
          <w:szCs w:val="17"/>
          <w:lang w:val="en-US"/>
        </w:rPr>
        <w:t xml:space="preserve"> </w:t>
      </w:r>
    </w:p>
    <w:p w14:paraId="5BA3875A" w14:textId="77777777" w:rsidR="00AE6828" w:rsidRPr="00AE6828" w:rsidRDefault="00AE6828" w:rsidP="00AE6828">
      <w:pPr>
        <w:pStyle w:val="Default"/>
        <w:rPr>
          <w:sz w:val="17"/>
          <w:szCs w:val="17"/>
          <w:lang w:val="en-US"/>
        </w:rPr>
      </w:pPr>
      <w:r w:rsidRPr="00AE6828">
        <w:rPr>
          <w:i/>
          <w:iCs/>
          <w:sz w:val="17"/>
          <w:szCs w:val="17"/>
          <w:lang w:val="en-US"/>
        </w:rPr>
        <w:t xml:space="preserve">4 </w:t>
      </w:r>
      <w:proofErr w:type="spellStart"/>
      <w:r w:rsidRPr="00AE6828">
        <w:rPr>
          <w:i/>
          <w:iCs/>
          <w:sz w:val="17"/>
          <w:szCs w:val="17"/>
          <w:lang w:val="en-US"/>
        </w:rPr>
        <w:t>Produktionsstandorte</w:t>
      </w:r>
      <w:proofErr w:type="spellEnd"/>
      <w:r w:rsidRPr="00AE6828">
        <w:rPr>
          <w:i/>
          <w:iCs/>
          <w:sz w:val="17"/>
          <w:szCs w:val="17"/>
          <w:lang w:val="en-US"/>
        </w:rPr>
        <w:t xml:space="preserve"> in </w:t>
      </w:r>
      <w:proofErr w:type="spellStart"/>
      <w:r w:rsidRPr="00AE6828">
        <w:rPr>
          <w:i/>
          <w:iCs/>
          <w:sz w:val="17"/>
          <w:szCs w:val="17"/>
          <w:lang w:val="en-US"/>
        </w:rPr>
        <w:t>Frankreich</w:t>
      </w:r>
      <w:proofErr w:type="spellEnd"/>
      <w:r w:rsidRPr="00AE6828">
        <w:rPr>
          <w:i/>
          <w:iCs/>
          <w:sz w:val="17"/>
          <w:szCs w:val="17"/>
          <w:lang w:val="en-US"/>
        </w:rPr>
        <w:t xml:space="preserve"> </w:t>
      </w:r>
    </w:p>
    <w:p w14:paraId="2B8C6C07" w14:textId="77777777" w:rsidR="00AE6828" w:rsidRPr="00AE6828" w:rsidRDefault="00AE6828" w:rsidP="00AE6828">
      <w:pPr>
        <w:pStyle w:val="Default"/>
        <w:rPr>
          <w:sz w:val="17"/>
          <w:szCs w:val="17"/>
          <w:lang w:val="en-US"/>
        </w:rPr>
      </w:pPr>
      <w:r w:rsidRPr="00AE6828">
        <w:rPr>
          <w:i/>
          <w:iCs/>
          <w:sz w:val="17"/>
          <w:szCs w:val="17"/>
          <w:lang w:val="en-US"/>
        </w:rPr>
        <w:t xml:space="preserve">1 400 </w:t>
      </w:r>
      <w:proofErr w:type="spellStart"/>
      <w:r w:rsidRPr="00AE6828">
        <w:rPr>
          <w:i/>
          <w:iCs/>
          <w:sz w:val="17"/>
          <w:szCs w:val="17"/>
          <w:lang w:val="en-US"/>
        </w:rPr>
        <w:t>Verkaufs</w:t>
      </w:r>
      <w:proofErr w:type="spellEnd"/>
      <w:r w:rsidRPr="00AE6828">
        <w:rPr>
          <w:i/>
          <w:iCs/>
          <w:sz w:val="17"/>
          <w:szCs w:val="17"/>
          <w:lang w:val="en-US"/>
        </w:rPr>
        <w:t xml:space="preserve">- und </w:t>
      </w:r>
      <w:proofErr w:type="spellStart"/>
      <w:r w:rsidRPr="00AE6828">
        <w:rPr>
          <w:i/>
          <w:iCs/>
          <w:sz w:val="17"/>
          <w:szCs w:val="17"/>
          <w:lang w:val="en-US"/>
        </w:rPr>
        <w:t>Servicestellen</w:t>
      </w:r>
      <w:proofErr w:type="spellEnd"/>
      <w:r w:rsidRPr="00AE6828">
        <w:rPr>
          <w:i/>
          <w:iCs/>
          <w:sz w:val="17"/>
          <w:szCs w:val="17"/>
          <w:lang w:val="en-US"/>
        </w:rPr>
        <w:t xml:space="preserve"> </w:t>
      </w:r>
      <w:proofErr w:type="spellStart"/>
      <w:r w:rsidRPr="00AE6828">
        <w:rPr>
          <w:i/>
          <w:iCs/>
          <w:sz w:val="17"/>
          <w:szCs w:val="17"/>
          <w:lang w:val="en-US"/>
        </w:rPr>
        <w:t>weltweit</w:t>
      </w:r>
      <w:proofErr w:type="spellEnd"/>
      <w:r w:rsidRPr="00AE6828">
        <w:rPr>
          <w:i/>
          <w:iCs/>
          <w:sz w:val="17"/>
          <w:szCs w:val="17"/>
          <w:lang w:val="en-US"/>
        </w:rPr>
        <w:t xml:space="preserve"> </w:t>
      </w:r>
    </w:p>
    <w:p w14:paraId="53FF32A6" w14:textId="45190456" w:rsidR="0087188D" w:rsidRPr="00555003" w:rsidRDefault="00AE6828" w:rsidP="00AE6828">
      <w:pPr>
        <w:rPr>
          <w:i/>
          <w:iCs/>
          <w:sz w:val="18"/>
          <w:szCs w:val="18"/>
          <w:lang w:val="de-DE"/>
        </w:rPr>
      </w:pPr>
      <w:r>
        <w:rPr>
          <w:i/>
          <w:iCs/>
          <w:sz w:val="17"/>
          <w:szCs w:val="17"/>
        </w:rPr>
        <w:t xml:space="preserve">59 000 </w:t>
      </w:r>
      <w:proofErr w:type="spellStart"/>
      <w:r>
        <w:rPr>
          <w:i/>
          <w:iCs/>
          <w:sz w:val="17"/>
          <w:szCs w:val="17"/>
        </w:rPr>
        <w:t>verkaufte</w:t>
      </w:r>
      <w:proofErr w:type="spellEnd"/>
      <w:r>
        <w:rPr>
          <w:i/>
          <w:iCs/>
          <w:sz w:val="17"/>
          <w:szCs w:val="17"/>
        </w:rPr>
        <w:t xml:space="preserve"> </w:t>
      </w:r>
      <w:proofErr w:type="spellStart"/>
      <w:r>
        <w:rPr>
          <w:i/>
          <w:iCs/>
          <w:sz w:val="17"/>
          <w:szCs w:val="17"/>
        </w:rPr>
        <w:t>Fahrzeuge</w:t>
      </w:r>
      <w:proofErr w:type="spellEnd"/>
      <w:r>
        <w:rPr>
          <w:i/>
          <w:iCs/>
          <w:sz w:val="17"/>
          <w:szCs w:val="17"/>
        </w:rPr>
        <w:t xml:space="preserve"> </w:t>
      </w:r>
      <w:proofErr w:type="spellStart"/>
      <w:r>
        <w:rPr>
          <w:i/>
          <w:iCs/>
          <w:sz w:val="17"/>
          <w:szCs w:val="17"/>
        </w:rPr>
        <w:t>im</w:t>
      </w:r>
      <w:proofErr w:type="spellEnd"/>
      <w:r>
        <w:rPr>
          <w:i/>
          <w:iCs/>
          <w:sz w:val="17"/>
          <w:szCs w:val="17"/>
        </w:rPr>
        <w:t xml:space="preserve"> Jahre 2022</w:t>
      </w:r>
    </w:p>
    <w:tbl>
      <w:tblPr>
        <w:tblStyle w:val="TableGrid"/>
        <w:tblpPr w:leftFromText="142" w:rightFromText="142" w:vertAnchor="page" w:horzAnchor="page" w:tblpX="1986" w:tblpY="14176"/>
        <w:tblOverlap w:val="never"/>
        <w:tblW w:w="0" w:type="auto"/>
        <w:tblBorders>
          <w:top w:val="single" w:sz="4" w:space="0" w:color="E3021B" w:themeColor="text2"/>
          <w:left w:val="none" w:sz="0" w:space="0" w:color="auto"/>
          <w:bottom w:val="single" w:sz="4" w:space="0" w:color="E3021B" w:themeColor="text2"/>
          <w:right w:val="none" w:sz="0" w:space="0" w:color="auto"/>
          <w:insideH w:val="none" w:sz="0" w:space="0" w:color="auto"/>
          <w:insideV w:val="none" w:sz="0" w:space="0" w:color="auto"/>
        </w:tblBorders>
        <w:tblCellMar>
          <w:top w:w="170" w:type="dxa"/>
          <w:left w:w="28" w:type="dxa"/>
          <w:bottom w:w="170" w:type="dxa"/>
          <w:right w:w="28" w:type="dxa"/>
        </w:tblCellMar>
        <w:tblLook w:val="04A0" w:firstRow="1" w:lastRow="0" w:firstColumn="1" w:lastColumn="0" w:noHBand="0" w:noVBand="1"/>
      </w:tblPr>
      <w:tblGrid>
        <w:gridCol w:w="4678"/>
        <w:gridCol w:w="3815"/>
      </w:tblGrid>
      <w:tr w:rsidR="00E54AF1" w:rsidRPr="00555003" w14:paraId="3AE0DA47" w14:textId="77777777" w:rsidTr="00BC4714">
        <w:tc>
          <w:tcPr>
            <w:tcW w:w="4678" w:type="dxa"/>
          </w:tcPr>
          <w:p w14:paraId="034E0328" w14:textId="47B9709B" w:rsidR="00E54AF1" w:rsidRPr="00555003" w:rsidRDefault="00D64127" w:rsidP="00BC4714">
            <w:pPr>
              <w:rPr>
                <w:b/>
                <w:bCs/>
                <w:color w:val="E3021B" w:themeColor="text2"/>
                <w:lang w:val="de-DE"/>
              </w:rPr>
            </w:pPr>
            <w:r w:rsidRPr="00555003">
              <w:rPr>
                <w:b/>
                <w:bCs/>
                <w:color w:val="E3021B" w:themeColor="text2"/>
                <w:lang w:val="de-DE"/>
              </w:rPr>
              <w:t>Weitere Informationen</w:t>
            </w:r>
            <w:r w:rsidR="00F02EDB" w:rsidRPr="00555003">
              <w:rPr>
                <w:b/>
                <w:bCs/>
                <w:color w:val="E3021B" w:themeColor="text2"/>
                <w:lang w:val="de-DE"/>
              </w:rPr>
              <w:t>:</w:t>
            </w:r>
          </w:p>
          <w:p w14:paraId="62DBC748" w14:textId="77777777" w:rsidR="00E54AF1" w:rsidRPr="00555003" w:rsidRDefault="00AE6828" w:rsidP="00BC4714">
            <w:pPr>
              <w:rPr>
                <w:b/>
                <w:bCs/>
                <w:color w:val="E3021B" w:themeColor="text2"/>
                <w:lang w:val="de-DE"/>
              </w:rPr>
            </w:pPr>
            <w:hyperlink w:history="1"/>
            <w:r w:rsidR="00E54AF1" w:rsidRPr="00555003">
              <w:rPr>
                <w:b/>
                <w:bCs/>
                <w:color w:val="E3021B" w:themeColor="text2"/>
                <w:lang w:val="de-DE"/>
              </w:rPr>
              <w:t xml:space="preserve"> </w:t>
            </w:r>
          </w:p>
        </w:tc>
        <w:tc>
          <w:tcPr>
            <w:tcW w:w="3815" w:type="dxa"/>
          </w:tcPr>
          <w:p w14:paraId="24790661" w14:textId="77777777" w:rsidR="00E54AF1" w:rsidRPr="00555003" w:rsidRDefault="00E54AF1" w:rsidP="00BC4714">
            <w:pPr>
              <w:rPr>
                <w:b/>
                <w:bCs/>
                <w:color w:val="494949" w:themeColor="accent4"/>
                <w:lang w:val="de-DE"/>
              </w:rPr>
            </w:pPr>
            <w:r w:rsidRPr="00555003">
              <w:rPr>
                <w:b/>
                <w:bCs/>
                <w:color w:val="494949" w:themeColor="accent4"/>
                <w:lang w:val="de-DE"/>
              </w:rPr>
              <w:t>Séveryne Molard</w:t>
            </w:r>
          </w:p>
          <w:p w14:paraId="51F66CF6" w14:textId="77777777" w:rsidR="00E54AF1" w:rsidRPr="00555003" w:rsidRDefault="00E54AF1" w:rsidP="00BC4714">
            <w:pPr>
              <w:rPr>
                <w:color w:val="494949" w:themeColor="accent4"/>
                <w:lang w:val="de-DE"/>
              </w:rPr>
            </w:pPr>
            <w:r w:rsidRPr="00555003">
              <w:rPr>
                <w:color w:val="494949" w:themeColor="accent4"/>
                <w:lang w:val="de-DE"/>
              </w:rPr>
              <w:t>Tel. +33 (0)4 81 93 09 52</w:t>
            </w:r>
          </w:p>
          <w:p w14:paraId="75BEFC45" w14:textId="77777777" w:rsidR="00E54AF1" w:rsidRPr="00555003" w:rsidRDefault="00AE6828" w:rsidP="00BC4714">
            <w:pPr>
              <w:rPr>
                <w:color w:val="494949" w:themeColor="accent4"/>
                <w:lang w:val="de-DE"/>
              </w:rPr>
            </w:pPr>
            <w:hyperlink r:id="rId10" w:history="1">
              <w:r w:rsidR="00E54AF1" w:rsidRPr="00555003">
                <w:rPr>
                  <w:rStyle w:val="Hyperlink"/>
                  <w:color w:val="494949" w:themeColor="accent4"/>
                  <w:lang w:val="de-DE"/>
                </w:rPr>
                <w:t>severyne.molard@renault-trucks.com</w:t>
              </w:r>
            </w:hyperlink>
            <w:r w:rsidR="00E54AF1" w:rsidRPr="00555003">
              <w:rPr>
                <w:color w:val="494949" w:themeColor="accent4"/>
                <w:lang w:val="de-DE"/>
              </w:rPr>
              <w:t xml:space="preserve"> </w:t>
            </w:r>
          </w:p>
        </w:tc>
      </w:tr>
    </w:tbl>
    <w:p w14:paraId="09DE48B2" w14:textId="1BCE2787" w:rsidR="00702992" w:rsidRPr="00555003" w:rsidRDefault="00702992" w:rsidP="00702992">
      <w:pPr>
        <w:spacing w:line="276" w:lineRule="auto"/>
        <w:rPr>
          <w:sz w:val="18"/>
          <w:szCs w:val="18"/>
          <w:lang w:val="de-DE"/>
        </w:rPr>
      </w:pPr>
    </w:p>
    <w:sectPr w:rsidR="00702992" w:rsidRPr="00555003" w:rsidSect="00515FBF">
      <w:footerReference w:type="default" r:id="rId11"/>
      <w:footerReference w:type="first" r:id="rId12"/>
      <w:pgSz w:w="11906" w:h="16838" w:code="9"/>
      <w:pgMar w:top="1701" w:right="1418" w:bottom="851" w:left="1985" w:header="851" w:footer="73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9705037" w14:textId="77777777" w:rsidR="002D4CBD" w:rsidRDefault="002D4CBD" w:rsidP="00D41A34">
      <w:r>
        <w:separator/>
      </w:r>
    </w:p>
  </w:endnote>
  <w:endnote w:type="continuationSeparator" w:id="0">
    <w:p w14:paraId="2193991E" w14:textId="77777777" w:rsidR="002D4CBD" w:rsidRDefault="002D4CBD" w:rsidP="00D41A34">
      <w:r>
        <w:continuationSeparator/>
      </w:r>
    </w:p>
  </w:endnote>
  <w:endnote w:type="continuationNotice" w:id="1">
    <w:p w14:paraId="7D10F7D7" w14:textId="77777777" w:rsidR="002D4CBD" w:rsidRDefault="002D4CB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CDA1E0" w14:textId="2B6586CD" w:rsidR="00857484" w:rsidRPr="00D41A34" w:rsidRDefault="00857484" w:rsidP="00756A7B">
    <w:pPr>
      <w:pStyle w:val="Footer"/>
      <w:ind w:left="-1020"/>
      <w:rPr>
        <w:bCs/>
      </w:rPr>
    </w:pPr>
    <w:r>
      <w:rPr>
        <w:bCs/>
      </w:rPr>
      <w:fldChar w:fldCharType="begin"/>
    </w:r>
    <w:r>
      <w:rPr>
        <w:bCs/>
      </w:rPr>
      <w:instrText xml:space="preserve"> If </w:instrText>
    </w:r>
    <w:r>
      <w:rPr>
        <w:bCs/>
      </w:rPr>
      <w:fldChar w:fldCharType="begin"/>
    </w:r>
    <w:r>
      <w:rPr>
        <w:bCs/>
      </w:rPr>
      <w:instrText xml:space="preserve"> PAGE </w:instrText>
    </w:r>
    <w:r>
      <w:rPr>
        <w:bCs/>
      </w:rPr>
      <w:fldChar w:fldCharType="separate"/>
    </w:r>
    <w:r w:rsidR="00AE6828">
      <w:rPr>
        <w:bCs/>
        <w:noProof/>
      </w:rPr>
      <w:instrText>1</w:instrText>
    </w:r>
    <w:r>
      <w:rPr>
        <w:bCs/>
      </w:rPr>
      <w:fldChar w:fldCharType="end"/>
    </w:r>
    <w:r>
      <w:rPr>
        <w:bCs/>
      </w:rPr>
      <w:instrText xml:space="preserve"> = </w:instrText>
    </w:r>
    <w:r>
      <w:rPr>
        <w:bCs/>
      </w:rPr>
      <w:fldChar w:fldCharType="begin"/>
    </w:r>
    <w:r>
      <w:rPr>
        <w:bCs/>
      </w:rPr>
      <w:instrText xml:space="preserve"> NUMPAGES </w:instrText>
    </w:r>
    <w:r>
      <w:rPr>
        <w:bCs/>
      </w:rPr>
      <w:fldChar w:fldCharType="separate"/>
    </w:r>
    <w:r w:rsidR="00AE6828">
      <w:rPr>
        <w:bCs/>
        <w:noProof/>
      </w:rPr>
      <w:instrText>3</w:instrText>
    </w:r>
    <w:r>
      <w:rPr>
        <w:bCs/>
      </w:rPr>
      <w:fldChar w:fldCharType="end"/>
    </w:r>
    <w:r>
      <w:rPr>
        <w:bCs/>
      </w:rPr>
      <w:instrText>"</w:instrText>
    </w:r>
    <w:r w:rsidRPr="00D41A34">
      <w:rPr>
        <w:bCs/>
      </w:rPr>
      <w:instrText>renault-trucks.com</w:instrText>
    </w:r>
    <w:r>
      <w:rPr>
        <w:bCs/>
      </w:rPr>
      <w:instrText xml:space="preserve">" "" </w:instrText>
    </w:r>
    <w:r>
      <w:rPr>
        <w:bC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8B2613" w14:textId="77777777" w:rsidR="00797F40" w:rsidRPr="00D41A34" w:rsidRDefault="00797F40" w:rsidP="00D41A34">
    <w:pPr>
      <w:pStyle w:val="Footer"/>
      <w:ind w:left="-1020"/>
      <w:rPr>
        <w:bCs/>
      </w:rPr>
    </w:pPr>
    <w:r w:rsidRPr="00D41A34">
      <w:rPr>
        <w:bCs/>
      </w:rPr>
      <w:t>renault-trucks.com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D24EB8B" w14:textId="77777777" w:rsidR="002D4CBD" w:rsidRPr="00F00D7B" w:rsidRDefault="002D4CBD" w:rsidP="00D41A34">
      <w:pPr>
        <w:rPr>
          <w:sz w:val="14"/>
          <w:szCs w:val="14"/>
        </w:rPr>
      </w:pPr>
    </w:p>
  </w:footnote>
  <w:footnote w:type="continuationSeparator" w:id="0">
    <w:p w14:paraId="7C8BE618" w14:textId="77777777" w:rsidR="002D4CBD" w:rsidRDefault="002D4CBD" w:rsidP="00D41A34">
      <w:r>
        <w:continuationSeparator/>
      </w:r>
    </w:p>
  </w:footnote>
  <w:footnote w:type="continuationNotice" w:id="1">
    <w:p w14:paraId="13DFF850" w14:textId="77777777" w:rsidR="002D4CBD" w:rsidRDefault="002D4CBD"/>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FF4EE44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2A9CF8EC"/>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E00022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9FA2092"/>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70141DD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92E2CF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F3C95A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D9ADF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75F259D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8661BE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C0B14"/>
    <w:multiLevelType w:val="hybridMultilevel"/>
    <w:tmpl w:val="752A3FF4"/>
    <w:lvl w:ilvl="0" w:tplc="9A809A9E">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8943AA7"/>
    <w:multiLevelType w:val="hybridMultilevel"/>
    <w:tmpl w:val="00F63084"/>
    <w:lvl w:ilvl="0" w:tplc="9A809A9E">
      <w:start w:val="1"/>
      <w:numFmt w:val="bullet"/>
      <w:lvlText w:val=""/>
      <w:lvlJc w:val="left"/>
      <w:pPr>
        <w:ind w:left="720" w:hanging="360"/>
      </w:pPr>
      <w:rPr>
        <w:rFonts w:ascii="Wingdings" w:hAnsi="Wingdings" w:hint="default"/>
        <w:color w:val="C00000"/>
        <w:u w:color="D9DADB" w:themeColor="accent6"/>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0BF976F6"/>
    <w:multiLevelType w:val="multilevel"/>
    <w:tmpl w:val="92DA4D42"/>
    <w:lvl w:ilvl="0">
      <w:start w:val="1"/>
      <w:numFmt w:val="bullet"/>
      <w:pStyle w:val="RTBulletPoint"/>
      <w:lvlText w:val=""/>
      <w:lvlJc w:val="left"/>
      <w:pPr>
        <w:ind w:left="170" w:hanging="170"/>
      </w:pPr>
      <w:rPr>
        <w:rFonts w:ascii="Symbol" w:hAnsi="Symbol" w:hint="default"/>
      </w:rPr>
    </w:lvl>
    <w:lvl w:ilvl="1">
      <w:start w:val="1"/>
      <w:numFmt w:val="bullet"/>
      <w:lvlText w:val=""/>
      <w:lvlJc w:val="left"/>
      <w:pPr>
        <w:ind w:left="170" w:hanging="170"/>
      </w:pPr>
      <w:rPr>
        <w:rFonts w:ascii="Wingdings" w:hAnsi="Wingdings" w:hint="default"/>
      </w:rPr>
    </w:lvl>
    <w:lvl w:ilvl="2">
      <w:start w:val="1"/>
      <w:numFmt w:val="bullet"/>
      <w:lvlText w:val=""/>
      <w:lvlJc w:val="left"/>
      <w:pPr>
        <w:ind w:left="170" w:hanging="170"/>
      </w:pPr>
      <w:rPr>
        <w:rFonts w:ascii="Wingdings" w:hAnsi="Wingdings" w:hint="default"/>
      </w:rPr>
    </w:lvl>
    <w:lvl w:ilvl="3">
      <w:start w:val="1"/>
      <w:numFmt w:val="bullet"/>
      <w:lvlText w:val=""/>
      <w:lvlJc w:val="left"/>
      <w:pPr>
        <w:ind w:left="170" w:hanging="170"/>
      </w:pPr>
      <w:rPr>
        <w:rFonts w:ascii="Symbol" w:hAnsi="Symbol" w:hint="default"/>
      </w:rPr>
    </w:lvl>
    <w:lvl w:ilvl="4">
      <w:start w:val="1"/>
      <w:numFmt w:val="bullet"/>
      <w:lvlText w:val=""/>
      <w:lvlJc w:val="left"/>
      <w:pPr>
        <w:ind w:left="170" w:hanging="170"/>
      </w:pPr>
      <w:rPr>
        <w:rFonts w:ascii="Symbol" w:hAnsi="Symbol" w:hint="default"/>
      </w:rPr>
    </w:lvl>
    <w:lvl w:ilvl="5">
      <w:start w:val="1"/>
      <w:numFmt w:val="bullet"/>
      <w:lvlText w:val=""/>
      <w:lvlJc w:val="left"/>
      <w:pPr>
        <w:ind w:left="170" w:hanging="170"/>
      </w:pPr>
      <w:rPr>
        <w:rFonts w:ascii="Wingdings" w:hAnsi="Wingdings" w:hint="default"/>
      </w:rPr>
    </w:lvl>
    <w:lvl w:ilvl="6">
      <w:start w:val="1"/>
      <w:numFmt w:val="bullet"/>
      <w:lvlText w:val=""/>
      <w:lvlJc w:val="left"/>
      <w:pPr>
        <w:ind w:left="170" w:hanging="170"/>
      </w:pPr>
      <w:rPr>
        <w:rFonts w:ascii="Wingdings" w:hAnsi="Wingdings" w:hint="default"/>
      </w:rPr>
    </w:lvl>
    <w:lvl w:ilvl="7">
      <w:start w:val="1"/>
      <w:numFmt w:val="bullet"/>
      <w:lvlText w:val=""/>
      <w:lvlJc w:val="left"/>
      <w:pPr>
        <w:ind w:left="170" w:hanging="170"/>
      </w:pPr>
      <w:rPr>
        <w:rFonts w:ascii="Symbol" w:hAnsi="Symbol" w:hint="default"/>
      </w:rPr>
    </w:lvl>
    <w:lvl w:ilvl="8">
      <w:start w:val="1"/>
      <w:numFmt w:val="bullet"/>
      <w:lvlText w:val=""/>
      <w:lvlJc w:val="left"/>
      <w:pPr>
        <w:ind w:left="170" w:hanging="170"/>
      </w:pPr>
      <w:rPr>
        <w:rFonts w:ascii="Symbol" w:hAnsi="Symbol" w:hint="default"/>
      </w:rPr>
    </w:lvl>
  </w:abstractNum>
  <w:abstractNum w:abstractNumId="13" w15:restartNumberingAfterBreak="0">
    <w:nsid w:val="0C37500A"/>
    <w:multiLevelType w:val="hybridMultilevel"/>
    <w:tmpl w:val="740A1C6A"/>
    <w:lvl w:ilvl="0" w:tplc="9A809A9E">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02E5631"/>
    <w:multiLevelType w:val="hybridMultilevel"/>
    <w:tmpl w:val="A262063E"/>
    <w:lvl w:ilvl="0" w:tplc="04090005">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5" w15:restartNumberingAfterBreak="0">
    <w:nsid w:val="124F0CE5"/>
    <w:multiLevelType w:val="hybridMultilevel"/>
    <w:tmpl w:val="64965C80"/>
    <w:lvl w:ilvl="0" w:tplc="9A809A9E">
      <w:start w:val="1"/>
      <w:numFmt w:val="bullet"/>
      <w:lvlText w:val=""/>
      <w:lvlJc w:val="left"/>
      <w:pPr>
        <w:ind w:left="720" w:hanging="360"/>
      </w:pPr>
      <w:rPr>
        <w:rFonts w:ascii="Wingdings" w:hAnsi="Wingdings" w:hint="default"/>
        <w:color w:val="C0000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6" w15:restartNumberingAfterBreak="0">
    <w:nsid w:val="13597AA0"/>
    <w:multiLevelType w:val="multilevel"/>
    <w:tmpl w:val="4EC2BD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17C6322B"/>
    <w:multiLevelType w:val="hybridMultilevel"/>
    <w:tmpl w:val="8D289D64"/>
    <w:lvl w:ilvl="0" w:tplc="9A809A9E">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D226100"/>
    <w:multiLevelType w:val="hybridMultilevel"/>
    <w:tmpl w:val="F43AE98A"/>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40C0C4C"/>
    <w:multiLevelType w:val="hybridMultilevel"/>
    <w:tmpl w:val="E084C8F4"/>
    <w:lvl w:ilvl="0" w:tplc="0409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25A90ECD"/>
    <w:multiLevelType w:val="hybridMultilevel"/>
    <w:tmpl w:val="FAA416E0"/>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B632A7B"/>
    <w:multiLevelType w:val="hybridMultilevel"/>
    <w:tmpl w:val="7E561B68"/>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3A4579F"/>
    <w:multiLevelType w:val="hybridMultilevel"/>
    <w:tmpl w:val="2504715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0CC0643"/>
    <w:multiLevelType w:val="hybridMultilevel"/>
    <w:tmpl w:val="321A9E6C"/>
    <w:lvl w:ilvl="0" w:tplc="9A809A9E">
      <w:start w:val="1"/>
      <w:numFmt w:val="bullet"/>
      <w:lvlText w:val=""/>
      <w:lvlJc w:val="left"/>
      <w:pPr>
        <w:ind w:left="720" w:hanging="360"/>
      </w:pPr>
      <w:rPr>
        <w:rFonts w:ascii="Wingdings" w:hAnsi="Wingdings" w:hint="default"/>
        <w:color w:val="C00000"/>
        <w:u w:color="D9DADB" w:themeColor="accent6"/>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47E60A00"/>
    <w:multiLevelType w:val="hybridMultilevel"/>
    <w:tmpl w:val="8F0C65D0"/>
    <w:lvl w:ilvl="0" w:tplc="9A809A9E">
      <w:start w:val="1"/>
      <w:numFmt w:val="bullet"/>
      <w:lvlText w:val=""/>
      <w:lvlJc w:val="left"/>
      <w:pPr>
        <w:ind w:left="720" w:hanging="360"/>
      </w:pPr>
      <w:rPr>
        <w:rFonts w:ascii="Wingdings" w:hAnsi="Wingdings" w:hint="default"/>
        <w:color w:val="C00000"/>
        <w:u w:color="D9DADB" w:themeColor="accent6"/>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49102ED1"/>
    <w:multiLevelType w:val="hybridMultilevel"/>
    <w:tmpl w:val="4B0A206A"/>
    <w:lvl w:ilvl="0" w:tplc="04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4A1E1A88"/>
    <w:multiLevelType w:val="hybridMultilevel"/>
    <w:tmpl w:val="9E7C8C50"/>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720" w:hanging="360"/>
      </w:pPr>
      <w:rPr>
        <w:rFonts w:ascii="Symbol" w:hAnsi="Symbol"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27" w15:restartNumberingAfterBreak="0">
    <w:nsid w:val="4D254E86"/>
    <w:multiLevelType w:val="hybridMultilevel"/>
    <w:tmpl w:val="EDC8AEB4"/>
    <w:lvl w:ilvl="0" w:tplc="C5D885A0">
      <w:start w:val="1"/>
      <w:numFmt w:val="bullet"/>
      <w:lvlText w:val=""/>
      <w:lvlJc w:val="left"/>
      <w:pPr>
        <w:ind w:left="720" w:hanging="360"/>
      </w:pPr>
      <w:rPr>
        <w:rFonts w:ascii="Symbol" w:hAnsi="Symbol" w:hint="default"/>
        <w:color w:val="C00000"/>
        <w:u w:color="D9DADB" w:themeColor="accent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2BF370A"/>
    <w:multiLevelType w:val="hybridMultilevel"/>
    <w:tmpl w:val="688C4D1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AC87EAC"/>
    <w:multiLevelType w:val="hybridMultilevel"/>
    <w:tmpl w:val="6D2CAEB6"/>
    <w:lvl w:ilvl="0" w:tplc="9A809A9E">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E744E54"/>
    <w:multiLevelType w:val="hybridMultilevel"/>
    <w:tmpl w:val="6AAE35BA"/>
    <w:lvl w:ilvl="0" w:tplc="0409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5E826104"/>
    <w:multiLevelType w:val="multilevel"/>
    <w:tmpl w:val="20F842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1FF4774"/>
    <w:multiLevelType w:val="hybridMultilevel"/>
    <w:tmpl w:val="B7CC89E8"/>
    <w:lvl w:ilvl="0" w:tplc="9A809A9E">
      <w:start w:val="1"/>
      <w:numFmt w:val="bullet"/>
      <w:lvlText w:val=""/>
      <w:lvlJc w:val="left"/>
      <w:pPr>
        <w:ind w:left="720" w:hanging="360"/>
      </w:pPr>
      <w:rPr>
        <w:rFonts w:ascii="Wingdings" w:hAnsi="Wingdings" w:hint="default"/>
        <w:color w:val="C00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49C0381"/>
    <w:multiLevelType w:val="hybridMultilevel"/>
    <w:tmpl w:val="16A8AD7C"/>
    <w:lvl w:ilvl="0" w:tplc="9A809A9E">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E811579"/>
    <w:multiLevelType w:val="hybridMultilevel"/>
    <w:tmpl w:val="9CB41296"/>
    <w:lvl w:ilvl="0" w:tplc="9A809A9E">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401229E"/>
    <w:multiLevelType w:val="hybridMultilevel"/>
    <w:tmpl w:val="98AA3B08"/>
    <w:lvl w:ilvl="0" w:tplc="9A809A9E">
      <w:start w:val="1"/>
      <w:numFmt w:val="bullet"/>
      <w:lvlText w:val=""/>
      <w:lvlJc w:val="left"/>
      <w:pPr>
        <w:ind w:left="720" w:hanging="360"/>
      </w:pPr>
      <w:rPr>
        <w:rFonts w:ascii="Wingdings" w:hAnsi="Wingdings"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52F5676"/>
    <w:multiLevelType w:val="hybridMultilevel"/>
    <w:tmpl w:val="19E6DAF4"/>
    <w:lvl w:ilvl="0" w:tplc="516296D6">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EB946B9"/>
    <w:multiLevelType w:val="hybridMultilevel"/>
    <w:tmpl w:val="B09609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101412557">
    <w:abstractNumId w:val="8"/>
  </w:num>
  <w:num w:numId="2" w16cid:durableId="386224064">
    <w:abstractNumId w:val="3"/>
  </w:num>
  <w:num w:numId="3" w16cid:durableId="460878718">
    <w:abstractNumId w:val="2"/>
  </w:num>
  <w:num w:numId="4" w16cid:durableId="796413094">
    <w:abstractNumId w:val="1"/>
  </w:num>
  <w:num w:numId="5" w16cid:durableId="2133745747">
    <w:abstractNumId w:val="0"/>
  </w:num>
  <w:num w:numId="6" w16cid:durableId="1751467116">
    <w:abstractNumId w:val="9"/>
  </w:num>
  <w:num w:numId="7" w16cid:durableId="464199515">
    <w:abstractNumId w:val="7"/>
  </w:num>
  <w:num w:numId="8" w16cid:durableId="1577323291">
    <w:abstractNumId w:val="6"/>
  </w:num>
  <w:num w:numId="9" w16cid:durableId="679701187">
    <w:abstractNumId w:val="5"/>
  </w:num>
  <w:num w:numId="10" w16cid:durableId="283118538">
    <w:abstractNumId w:val="4"/>
  </w:num>
  <w:num w:numId="11" w16cid:durableId="484323132">
    <w:abstractNumId w:val="12"/>
  </w:num>
  <w:num w:numId="12" w16cid:durableId="207841522">
    <w:abstractNumId w:val="29"/>
  </w:num>
  <w:num w:numId="13" w16cid:durableId="437867964">
    <w:abstractNumId w:val="33"/>
  </w:num>
  <w:num w:numId="14" w16cid:durableId="137037002">
    <w:abstractNumId w:val="10"/>
  </w:num>
  <w:num w:numId="15" w16cid:durableId="372848054">
    <w:abstractNumId w:val="17"/>
  </w:num>
  <w:num w:numId="16" w16cid:durableId="1987468987">
    <w:abstractNumId w:val="34"/>
  </w:num>
  <w:num w:numId="17" w16cid:durableId="312300344">
    <w:abstractNumId w:val="20"/>
  </w:num>
  <w:num w:numId="18" w16cid:durableId="631520292">
    <w:abstractNumId w:val="18"/>
  </w:num>
  <w:num w:numId="19" w16cid:durableId="1018388295">
    <w:abstractNumId w:val="21"/>
  </w:num>
  <w:num w:numId="20" w16cid:durableId="516579736">
    <w:abstractNumId w:val="31"/>
  </w:num>
  <w:num w:numId="21" w16cid:durableId="1372654055">
    <w:abstractNumId w:val="16"/>
  </w:num>
  <w:num w:numId="22" w16cid:durableId="1641687519">
    <w:abstractNumId w:val="26"/>
  </w:num>
  <w:num w:numId="23" w16cid:durableId="1360669613">
    <w:abstractNumId w:val="36"/>
  </w:num>
  <w:num w:numId="24" w16cid:durableId="1157498229">
    <w:abstractNumId w:val="25"/>
  </w:num>
  <w:num w:numId="25" w16cid:durableId="18120423">
    <w:abstractNumId w:val="27"/>
  </w:num>
  <w:num w:numId="26" w16cid:durableId="489060847">
    <w:abstractNumId w:val="22"/>
  </w:num>
  <w:num w:numId="27" w16cid:durableId="1868980343">
    <w:abstractNumId w:val="13"/>
  </w:num>
  <w:num w:numId="28" w16cid:durableId="1439792827">
    <w:abstractNumId w:val="37"/>
  </w:num>
  <w:num w:numId="29" w16cid:durableId="761950939">
    <w:abstractNumId w:val="14"/>
  </w:num>
  <w:num w:numId="30" w16cid:durableId="1552644599">
    <w:abstractNumId w:val="30"/>
  </w:num>
  <w:num w:numId="31" w16cid:durableId="1824151603">
    <w:abstractNumId w:val="28"/>
  </w:num>
  <w:num w:numId="32" w16cid:durableId="1131284130">
    <w:abstractNumId w:val="32"/>
  </w:num>
  <w:num w:numId="33" w16cid:durableId="1808274996">
    <w:abstractNumId w:val="15"/>
  </w:num>
  <w:num w:numId="34" w16cid:durableId="337120965">
    <w:abstractNumId w:val="24"/>
  </w:num>
  <w:num w:numId="35" w16cid:durableId="1439718721">
    <w:abstractNumId w:val="23"/>
  </w:num>
  <w:num w:numId="36" w16cid:durableId="1631786991">
    <w:abstractNumId w:val="11"/>
  </w:num>
  <w:num w:numId="37" w16cid:durableId="327443383">
    <w:abstractNumId w:val="19"/>
  </w:num>
  <w:num w:numId="38" w16cid:durableId="377172404">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08"/>
  <w:hyphenationZone w:val="425"/>
  <w:drawingGridHorizontalSpacing w:val="110"/>
  <w:displayHorizontalDrawingGridEvery w:val="2"/>
  <w:displayVerticalDrawingGridEvery w:val="2"/>
  <w:doNotShadeFormData/>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0FD0"/>
    <w:rsid w:val="000012E3"/>
    <w:rsid w:val="00001726"/>
    <w:rsid w:val="000035E1"/>
    <w:rsid w:val="00004626"/>
    <w:rsid w:val="00011DB6"/>
    <w:rsid w:val="0001673C"/>
    <w:rsid w:val="00016D63"/>
    <w:rsid w:val="000170A5"/>
    <w:rsid w:val="00022E9E"/>
    <w:rsid w:val="00023EE8"/>
    <w:rsid w:val="00027394"/>
    <w:rsid w:val="00030667"/>
    <w:rsid w:val="000308B3"/>
    <w:rsid w:val="00031933"/>
    <w:rsid w:val="00031E47"/>
    <w:rsid w:val="000321F6"/>
    <w:rsid w:val="00033941"/>
    <w:rsid w:val="00034630"/>
    <w:rsid w:val="000363E4"/>
    <w:rsid w:val="00036875"/>
    <w:rsid w:val="00037DA8"/>
    <w:rsid w:val="0004126A"/>
    <w:rsid w:val="00041ED1"/>
    <w:rsid w:val="0004514F"/>
    <w:rsid w:val="00045365"/>
    <w:rsid w:val="00045B37"/>
    <w:rsid w:val="00047A9E"/>
    <w:rsid w:val="000517B7"/>
    <w:rsid w:val="00052EA8"/>
    <w:rsid w:val="0005359C"/>
    <w:rsid w:val="00053ECA"/>
    <w:rsid w:val="000552BE"/>
    <w:rsid w:val="00055B04"/>
    <w:rsid w:val="000607F1"/>
    <w:rsid w:val="00060AD9"/>
    <w:rsid w:val="0006268C"/>
    <w:rsid w:val="000659DE"/>
    <w:rsid w:val="00067DF5"/>
    <w:rsid w:val="0007042E"/>
    <w:rsid w:val="00070B49"/>
    <w:rsid w:val="00073D55"/>
    <w:rsid w:val="00083BD6"/>
    <w:rsid w:val="000847FD"/>
    <w:rsid w:val="000848EA"/>
    <w:rsid w:val="00086615"/>
    <w:rsid w:val="00087566"/>
    <w:rsid w:val="00093FEB"/>
    <w:rsid w:val="0009693C"/>
    <w:rsid w:val="000973D7"/>
    <w:rsid w:val="000977EC"/>
    <w:rsid w:val="00097EC3"/>
    <w:rsid w:val="000A0F0A"/>
    <w:rsid w:val="000A12A6"/>
    <w:rsid w:val="000A2843"/>
    <w:rsid w:val="000A3709"/>
    <w:rsid w:val="000A47E5"/>
    <w:rsid w:val="000A4C33"/>
    <w:rsid w:val="000B20BC"/>
    <w:rsid w:val="000B421E"/>
    <w:rsid w:val="000B52F2"/>
    <w:rsid w:val="000B5F71"/>
    <w:rsid w:val="000B60D8"/>
    <w:rsid w:val="000B69E3"/>
    <w:rsid w:val="000B7326"/>
    <w:rsid w:val="000B79FA"/>
    <w:rsid w:val="000C0FF7"/>
    <w:rsid w:val="000C35B1"/>
    <w:rsid w:val="000C479C"/>
    <w:rsid w:val="000C4ACB"/>
    <w:rsid w:val="000C4B77"/>
    <w:rsid w:val="000C58FE"/>
    <w:rsid w:val="000C6B10"/>
    <w:rsid w:val="000D0895"/>
    <w:rsid w:val="000D27C3"/>
    <w:rsid w:val="000D2CA6"/>
    <w:rsid w:val="000D3247"/>
    <w:rsid w:val="000D4FBE"/>
    <w:rsid w:val="000D62B8"/>
    <w:rsid w:val="000D6A8A"/>
    <w:rsid w:val="000D787F"/>
    <w:rsid w:val="000D7F1D"/>
    <w:rsid w:val="000E17F8"/>
    <w:rsid w:val="000E277B"/>
    <w:rsid w:val="000E48FD"/>
    <w:rsid w:val="000E7AFD"/>
    <w:rsid w:val="000F1018"/>
    <w:rsid w:val="000F4D45"/>
    <w:rsid w:val="000F6108"/>
    <w:rsid w:val="0010457A"/>
    <w:rsid w:val="00104D86"/>
    <w:rsid w:val="0010545F"/>
    <w:rsid w:val="00105A10"/>
    <w:rsid w:val="0010633C"/>
    <w:rsid w:val="00106A37"/>
    <w:rsid w:val="00106FD0"/>
    <w:rsid w:val="00110417"/>
    <w:rsid w:val="00115695"/>
    <w:rsid w:val="00116EAA"/>
    <w:rsid w:val="00120274"/>
    <w:rsid w:val="0012037B"/>
    <w:rsid w:val="00120B45"/>
    <w:rsid w:val="00120DF3"/>
    <w:rsid w:val="00121ADE"/>
    <w:rsid w:val="001223DA"/>
    <w:rsid w:val="00124E7A"/>
    <w:rsid w:val="00126772"/>
    <w:rsid w:val="00131851"/>
    <w:rsid w:val="00134EEE"/>
    <w:rsid w:val="001360CE"/>
    <w:rsid w:val="00141D97"/>
    <w:rsid w:val="001429BC"/>
    <w:rsid w:val="00151643"/>
    <w:rsid w:val="0015192D"/>
    <w:rsid w:val="00153284"/>
    <w:rsid w:val="00153408"/>
    <w:rsid w:val="001560DC"/>
    <w:rsid w:val="00157150"/>
    <w:rsid w:val="00160089"/>
    <w:rsid w:val="00160347"/>
    <w:rsid w:val="0016263B"/>
    <w:rsid w:val="00162730"/>
    <w:rsid w:val="00162F78"/>
    <w:rsid w:val="00163685"/>
    <w:rsid w:val="00165050"/>
    <w:rsid w:val="00165A95"/>
    <w:rsid w:val="00165EA1"/>
    <w:rsid w:val="00165F3F"/>
    <w:rsid w:val="00167BBF"/>
    <w:rsid w:val="00171B62"/>
    <w:rsid w:val="001727F6"/>
    <w:rsid w:val="001731E9"/>
    <w:rsid w:val="001744C0"/>
    <w:rsid w:val="001764A0"/>
    <w:rsid w:val="001802B7"/>
    <w:rsid w:val="001805A1"/>
    <w:rsid w:val="001809B0"/>
    <w:rsid w:val="00181976"/>
    <w:rsid w:val="0018337F"/>
    <w:rsid w:val="00184A25"/>
    <w:rsid w:val="0018500E"/>
    <w:rsid w:val="0019061B"/>
    <w:rsid w:val="0019176B"/>
    <w:rsid w:val="00196C91"/>
    <w:rsid w:val="001A3CE1"/>
    <w:rsid w:val="001B040D"/>
    <w:rsid w:val="001B110E"/>
    <w:rsid w:val="001B204B"/>
    <w:rsid w:val="001B21DF"/>
    <w:rsid w:val="001B2CB7"/>
    <w:rsid w:val="001B360D"/>
    <w:rsid w:val="001B4828"/>
    <w:rsid w:val="001B591C"/>
    <w:rsid w:val="001C1CC4"/>
    <w:rsid w:val="001C52BE"/>
    <w:rsid w:val="001D0C31"/>
    <w:rsid w:val="001D3218"/>
    <w:rsid w:val="001E5218"/>
    <w:rsid w:val="001F3EA2"/>
    <w:rsid w:val="001F4A8F"/>
    <w:rsid w:val="001F7043"/>
    <w:rsid w:val="001F730B"/>
    <w:rsid w:val="00200D3B"/>
    <w:rsid w:val="00201097"/>
    <w:rsid w:val="00201A9F"/>
    <w:rsid w:val="00203326"/>
    <w:rsid w:val="00203A31"/>
    <w:rsid w:val="002044C9"/>
    <w:rsid w:val="00207986"/>
    <w:rsid w:val="00207AD1"/>
    <w:rsid w:val="00212C75"/>
    <w:rsid w:val="0021301A"/>
    <w:rsid w:val="00213741"/>
    <w:rsid w:val="00214DFB"/>
    <w:rsid w:val="00215BC6"/>
    <w:rsid w:val="002169A3"/>
    <w:rsid w:val="00221CEE"/>
    <w:rsid w:val="00222A1E"/>
    <w:rsid w:val="00224A30"/>
    <w:rsid w:val="00224F3B"/>
    <w:rsid w:val="0022695E"/>
    <w:rsid w:val="00226E38"/>
    <w:rsid w:val="00231D2B"/>
    <w:rsid w:val="002363AC"/>
    <w:rsid w:val="0023670B"/>
    <w:rsid w:val="00240DD1"/>
    <w:rsid w:val="00240ED5"/>
    <w:rsid w:val="00241C78"/>
    <w:rsid w:val="00246736"/>
    <w:rsid w:val="0025282C"/>
    <w:rsid w:val="002529AD"/>
    <w:rsid w:val="00252AFE"/>
    <w:rsid w:val="00252B15"/>
    <w:rsid w:val="00253784"/>
    <w:rsid w:val="0025561A"/>
    <w:rsid w:val="00261B92"/>
    <w:rsid w:val="00262B31"/>
    <w:rsid w:val="0026426D"/>
    <w:rsid w:val="00264AFD"/>
    <w:rsid w:val="002658D1"/>
    <w:rsid w:val="00265CAA"/>
    <w:rsid w:val="00265E6C"/>
    <w:rsid w:val="002673DB"/>
    <w:rsid w:val="00274260"/>
    <w:rsid w:val="0027461A"/>
    <w:rsid w:val="00274703"/>
    <w:rsid w:val="00274C4F"/>
    <w:rsid w:val="002836DD"/>
    <w:rsid w:val="00285437"/>
    <w:rsid w:val="00286193"/>
    <w:rsid w:val="0028696F"/>
    <w:rsid w:val="002906A1"/>
    <w:rsid w:val="00291E32"/>
    <w:rsid w:val="002922A5"/>
    <w:rsid w:val="00293E0C"/>
    <w:rsid w:val="00295A69"/>
    <w:rsid w:val="00296A84"/>
    <w:rsid w:val="002A036A"/>
    <w:rsid w:val="002A0614"/>
    <w:rsid w:val="002A2955"/>
    <w:rsid w:val="002A2EE7"/>
    <w:rsid w:val="002A7EC5"/>
    <w:rsid w:val="002B2020"/>
    <w:rsid w:val="002B2951"/>
    <w:rsid w:val="002B579A"/>
    <w:rsid w:val="002B7DE0"/>
    <w:rsid w:val="002C0DF3"/>
    <w:rsid w:val="002C27E6"/>
    <w:rsid w:val="002C27EC"/>
    <w:rsid w:val="002C3A45"/>
    <w:rsid w:val="002C508D"/>
    <w:rsid w:val="002C5428"/>
    <w:rsid w:val="002C5EF4"/>
    <w:rsid w:val="002D1A3B"/>
    <w:rsid w:val="002D206B"/>
    <w:rsid w:val="002D2828"/>
    <w:rsid w:val="002D3E97"/>
    <w:rsid w:val="002D4CBD"/>
    <w:rsid w:val="002D58F8"/>
    <w:rsid w:val="002D632F"/>
    <w:rsid w:val="002D7650"/>
    <w:rsid w:val="002E0369"/>
    <w:rsid w:val="002E041A"/>
    <w:rsid w:val="002E0AEE"/>
    <w:rsid w:val="002E1643"/>
    <w:rsid w:val="002E2325"/>
    <w:rsid w:val="002E3A6B"/>
    <w:rsid w:val="002F07E0"/>
    <w:rsid w:val="002F2A64"/>
    <w:rsid w:val="002F5944"/>
    <w:rsid w:val="002F5DE8"/>
    <w:rsid w:val="00300434"/>
    <w:rsid w:val="00303478"/>
    <w:rsid w:val="00307FE8"/>
    <w:rsid w:val="00307FFE"/>
    <w:rsid w:val="00310087"/>
    <w:rsid w:val="0031195B"/>
    <w:rsid w:val="003152B6"/>
    <w:rsid w:val="00315DAD"/>
    <w:rsid w:val="003164DA"/>
    <w:rsid w:val="0031748D"/>
    <w:rsid w:val="0031790C"/>
    <w:rsid w:val="003221FE"/>
    <w:rsid w:val="003241BA"/>
    <w:rsid w:val="00326451"/>
    <w:rsid w:val="003359E8"/>
    <w:rsid w:val="00335A41"/>
    <w:rsid w:val="00337986"/>
    <w:rsid w:val="00343486"/>
    <w:rsid w:val="00345071"/>
    <w:rsid w:val="0034548E"/>
    <w:rsid w:val="00346E11"/>
    <w:rsid w:val="0034759A"/>
    <w:rsid w:val="0035007B"/>
    <w:rsid w:val="00355FF0"/>
    <w:rsid w:val="003565D8"/>
    <w:rsid w:val="003614CC"/>
    <w:rsid w:val="003622C0"/>
    <w:rsid w:val="00370550"/>
    <w:rsid w:val="00371F6F"/>
    <w:rsid w:val="00372F00"/>
    <w:rsid w:val="003740A1"/>
    <w:rsid w:val="003814CF"/>
    <w:rsid w:val="0038155F"/>
    <w:rsid w:val="00381FB5"/>
    <w:rsid w:val="00384BD7"/>
    <w:rsid w:val="00385B53"/>
    <w:rsid w:val="003861D3"/>
    <w:rsid w:val="0038642A"/>
    <w:rsid w:val="003864AD"/>
    <w:rsid w:val="003878A2"/>
    <w:rsid w:val="00390812"/>
    <w:rsid w:val="00390B50"/>
    <w:rsid w:val="003933FC"/>
    <w:rsid w:val="003944DA"/>
    <w:rsid w:val="003A19F8"/>
    <w:rsid w:val="003A2300"/>
    <w:rsid w:val="003A2449"/>
    <w:rsid w:val="003A264A"/>
    <w:rsid w:val="003A2DC9"/>
    <w:rsid w:val="003A4501"/>
    <w:rsid w:val="003A4AD9"/>
    <w:rsid w:val="003A4B9A"/>
    <w:rsid w:val="003A5574"/>
    <w:rsid w:val="003A5FCB"/>
    <w:rsid w:val="003A6F41"/>
    <w:rsid w:val="003B0F76"/>
    <w:rsid w:val="003B0FB1"/>
    <w:rsid w:val="003B470A"/>
    <w:rsid w:val="003B5463"/>
    <w:rsid w:val="003B6BAE"/>
    <w:rsid w:val="003B7517"/>
    <w:rsid w:val="003B7C78"/>
    <w:rsid w:val="003B7D14"/>
    <w:rsid w:val="003C0AF9"/>
    <w:rsid w:val="003C0C45"/>
    <w:rsid w:val="003C6DA4"/>
    <w:rsid w:val="003C7B40"/>
    <w:rsid w:val="003D02E6"/>
    <w:rsid w:val="003D1883"/>
    <w:rsid w:val="003D21A0"/>
    <w:rsid w:val="003D4FE7"/>
    <w:rsid w:val="003D735B"/>
    <w:rsid w:val="003D762A"/>
    <w:rsid w:val="003E1056"/>
    <w:rsid w:val="003E24EF"/>
    <w:rsid w:val="003E2A9B"/>
    <w:rsid w:val="003E466D"/>
    <w:rsid w:val="003E68CC"/>
    <w:rsid w:val="003E6A2E"/>
    <w:rsid w:val="003E6B7D"/>
    <w:rsid w:val="003E78A4"/>
    <w:rsid w:val="003F66A8"/>
    <w:rsid w:val="00401DD9"/>
    <w:rsid w:val="004022B4"/>
    <w:rsid w:val="00402B21"/>
    <w:rsid w:val="00404657"/>
    <w:rsid w:val="00407080"/>
    <w:rsid w:val="00407743"/>
    <w:rsid w:val="00410EAD"/>
    <w:rsid w:val="00412650"/>
    <w:rsid w:val="00413716"/>
    <w:rsid w:val="0041422B"/>
    <w:rsid w:val="00414C94"/>
    <w:rsid w:val="0041678B"/>
    <w:rsid w:val="00417206"/>
    <w:rsid w:val="004175D7"/>
    <w:rsid w:val="0041789C"/>
    <w:rsid w:val="004214B5"/>
    <w:rsid w:val="004247C8"/>
    <w:rsid w:val="00425677"/>
    <w:rsid w:val="00426DC4"/>
    <w:rsid w:val="00427230"/>
    <w:rsid w:val="004274B0"/>
    <w:rsid w:val="004276D0"/>
    <w:rsid w:val="004306FD"/>
    <w:rsid w:val="004324A8"/>
    <w:rsid w:val="00432DA9"/>
    <w:rsid w:val="004339A2"/>
    <w:rsid w:val="00433EDD"/>
    <w:rsid w:val="0043400B"/>
    <w:rsid w:val="004407BD"/>
    <w:rsid w:val="004411EF"/>
    <w:rsid w:val="00441D80"/>
    <w:rsid w:val="0044219E"/>
    <w:rsid w:val="004425BD"/>
    <w:rsid w:val="00446221"/>
    <w:rsid w:val="00446E8F"/>
    <w:rsid w:val="00451080"/>
    <w:rsid w:val="0045216F"/>
    <w:rsid w:val="00452974"/>
    <w:rsid w:val="004539E5"/>
    <w:rsid w:val="00453DAA"/>
    <w:rsid w:val="004540B1"/>
    <w:rsid w:val="00461292"/>
    <w:rsid w:val="00461AB1"/>
    <w:rsid w:val="00462666"/>
    <w:rsid w:val="00465268"/>
    <w:rsid w:val="00466F90"/>
    <w:rsid w:val="00470F0C"/>
    <w:rsid w:val="00471881"/>
    <w:rsid w:val="004728B8"/>
    <w:rsid w:val="00474C0A"/>
    <w:rsid w:val="00476D69"/>
    <w:rsid w:val="00476E4B"/>
    <w:rsid w:val="004837C1"/>
    <w:rsid w:val="004839C6"/>
    <w:rsid w:val="00483B73"/>
    <w:rsid w:val="0049298A"/>
    <w:rsid w:val="004960F0"/>
    <w:rsid w:val="004A06BF"/>
    <w:rsid w:val="004A0B7C"/>
    <w:rsid w:val="004A0FB9"/>
    <w:rsid w:val="004A1045"/>
    <w:rsid w:val="004A1ABC"/>
    <w:rsid w:val="004B0AC8"/>
    <w:rsid w:val="004B0CEB"/>
    <w:rsid w:val="004B1B40"/>
    <w:rsid w:val="004C00AC"/>
    <w:rsid w:val="004C0B5E"/>
    <w:rsid w:val="004C3220"/>
    <w:rsid w:val="004C3998"/>
    <w:rsid w:val="004C7EEA"/>
    <w:rsid w:val="004D1433"/>
    <w:rsid w:val="004D187B"/>
    <w:rsid w:val="004D18D8"/>
    <w:rsid w:val="004D1DBE"/>
    <w:rsid w:val="004D584E"/>
    <w:rsid w:val="004D6210"/>
    <w:rsid w:val="004D6D7A"/>
    <w:rsid w:val="004E06CC"/>
    <w:rsid w:val="004E3968"/>
    <w:rsid w:val="004E4362"/>
    <w:rsid w:val="004F24BB"/>
    <w:rsid w:val="004F3076"/>
    <w:rsid w:val="004F6152"/>
    <w:rsid w:val="00500E28"/>
    <w:rsid w:val="005016E0"/>
    <w:rsid w:val="0050278C"/>
    <w:rsid w:val="00503F7D"/>
    <w:rsid w:val="00504338"/>
    <w:rsid w:val="00504B74"/>
    <w:rsid w:val="0051034A"/>
    <w:rsid w:val="005104FD"/>
    <w:rsid w:val="005135E9"/>
    <w:rsid w:val="0051460B"/>
    <w:rsid w:val="00514EB2"/>
    <w:rsid w:val="00515BF0"/>
    <w:rsid w:val="00515C9E"/>
    <w:rsid w:val="00515FBF"/>
    <w:rsid w:val="00520BAD"/>
    <w:rsid w:val="00521834"/>
    <w:rsid w:val="00525975"/>
    <w:rsid w:val="00526D3F"/>
    <w:rsid w:val="00527CEE"/>
    <w:rsid w:val="005301CC"/>
    <w:rsid w:val="00532ABB"/>
    <w:rsid w:val="00536D92"/>
    <w:rsid w:val="00541AB8"/>
    <w:rsid w:val="00544345"/>
    <w:rsid w:val="005453B5"/>
    <w:rsid w:val="005503E7"/>
    <w:rsid w:val="00552DA1"/>
    <w:rsid w:val="00555003"/>
    <w:rsid w:val="0055750A"/>
    <w:rsid w:val="005579F9"/>
    <w:rsid w:val="005607D3"/>
    <w:rsid w:val="00561910"/>
    <w:rsid w:val="005619AF"/>
    <w:rsid w:val="005619CE"/>
    <w:rsid w:val="00561BCF"/>
    <w:rsid w:val="00563FE3"/>
    <w:rsid w:val="00566E1D"/>
    <w:rsid w:val="00570436"/>
    <w:rsid w:val="005704CA"/>
    <w:rsid w:val="005732EA"/>
    <w:rsid w:val="00574572"/>
    <w:rsid w:val="0057553B"/>
    <w:rsid w:val="00582DA9"/>
    <w:rsid w:val="005876B2"/>
    <w:rsid w:val="00587C34"/>
    <w:rsid w:val="00593CAF"/>
    <w:rsid w:val="00597BE9"/>
    <w:rsid w:val="005A0C50"/>
    <w:rsid w:val="005A12FE"/>
    <w:rsid w:val="005A2E4D"/>
    <w:rsid w:val="005A3C0A"/>
    <w:rsid w:val="005A662E"/>
    <w:rsid w:val="005B10DA"/>
    <w:rsid w:val="005B4F39"/>
    <w:rsid w:val="005B710D"/>
    <w:rsid w:val="005C06B9"/>
    <w:rsid w:val="005C2762"/>
    <w:rsid w:val="005C2BD5"/>
    <w:rsid w:val="005C3CA2"/>
    <w:rsid w:val="005C4A86"/>
    <w:rsid w:val="005C62FF"/>
    <w:rsid w:val="005C775F"/>
    <w:rsid w:val="005D2053"/>
    <w:rsid w:val="005D2735"/>
    <w:rsid w:val="005D4B3E"/>
    <w:rsid w:val="005D5500"/>
    <w:rsid w:val="005D6439"/>
    <w:rsid w:val="005E3CBA"/>
    <w:rsid w:val="005E4933"/>
    <w:rsid w:val="005E49FB"/>
    <w:rsid w:val="005E58A6"/>
    <w:rsid w:val="005E6182"/>
    <w:rsid w:val="005E628D"/>
    <w:rsid w:val="005E6F1E"/>
    <w:rsid w:val="005E747E"/>
    <w:rsid w:val="005F4C07"/>
    <w:rsid w:val="005F5DDD"/>
    <w:rsid w:val="00604B4E"/>
    <w:rsid w:val="0060612A"/>
    <w:rsid w:val="00606718"/>
    <w:rsid w:val="00606899"/>
    <w:rsid w:val="006071F8"/>
    <w:rsid w:val="0061069E"/>
    <w:rsid w:val="00612060"/>
    <w:rsid w:val="0061249C"/>
    <w:rsid w:val="00612580"/>
    <w:rsid w:val="0061265C"/>
    <w:rsid w:val="00612FF9"/>
    <w:rsid w:val="00613C36"/>
    <w:rsid w:val="006167B5"/>
    <w:rsid w:val="0061682B"/>
    <w:rsid w:val="00624DA8"/>
    <w:rsid w:val="0062599C"/>
    <w:rsid w:val="0062731C"/>
    <w:rsid w:val="0063260B"/>
    <w:rsid w:val="00634F42"/>
    <w:rsid w:val="0063501E"/>
    <w:rsid w:val="00637118"/>
    <w:rsid w:val="00637FD3"/>
    <w:rsid w:val="0064057F"/>
    <w:rsid w:val="00640844"/>
    <w:rsid w:val="00642598"/>
    <w:rsid w:val="0064315A"/>
    <w:rsid w:val="00643F01"/>
    <w:rsid w:val="00644F9B"/>
    <w:rsid w:val="00645920"/>
    <w:rsid w:val="00646166"/>
    <w:rsid w:val="006472C6"/>
    <w:rsid w:val="0065086A"/>
    <w:rsid w:val="006554B5"/>
    <w:rsid w:val="00655A10"/>
    <w:rsid w:val="00655AB5"/>
    <w:rsid w:val="0065608F"/>
    <w:rsid w:val="006563D8"/>
    <w:rsid w:val="0065647B"/>
    <w:rsid w:val="00662471"/>
    <w:rsid w:val="006643E9"/>
    <w:rsid w:val="00664674"/>
    <w:rsid w:val="006654B5"/>
    <w:rsid w:val="00665F0D"/>
    <w:rsid w:val="00670FDC"/>
    <w:rsid w:val="006716FA"/>
    <w:rsid w:val="00671A0E"/>
    <w:rsid w:val="00671B77"/>
    <w:rsid w:val="006735E5"/>
    <w:rsid w:val="00673FAF"/>
    <w:rsid w:val="006771B7"/>
    <w:rsid w:val="0068069E"/>
    <w:rsid w:val="00682310"/>
    <w:rsid w:val="00684160"/>
    <w:rsid w:val="0068671C"/>
    <w:rsid w:val="006918F5"/>
    <w:rsid w:val="006944F7"/>
    <w:rsid w:val="00694B8E"/>
    <w:rsid w:val="0069787D"/>
    <w:rsid w:val="00697FEE"/>
    <w:rsid w:val="006A27A0"/>
    <w:rsid w:val="006A4B56"/>
    <w:rsid w:val="006B455F"/>
    <w:rsid w:val="006B4E66"/>
    <w:rsid w:val="006B5779"/>
    <w:rsid w:val="006B5C7E"/>
    <w:rsid w:val="006B5D9A"/>
    <w:rsid w:val="006B5F17"/>
    <w:rsid w:val="006B5F44"/>
    <w:rsid w:val="006B7A24"/>
    <w:rsid w:val="006C0333"/>
    <w:rsid w:val="006C1D51"/>
    <w:rsid w:val="006C372A"/>
    <w:rsid w:val="006C4385"/>
    <w:rsid w:val="006C48A8"/>
    <w:rsid w:val="006C49BC"/>
    <w:rsid w:val="006C4CD1"/>
    <w:rsid w:val="006D2AB5"/>
    <w:rsid w:val="006D3F15"/>
    <w:rsid w:val="006D40A0"/>
    <w:rsid w:val="006D499E"/>
    <w:rsid w:val="006E0188"/>
    <w:rsid w:val="006E27BF"/>
    <w:rsid w:val="006E369B"/>
    <w:rsid w:val="006E5F81"/>
    <w:rsid w:val="006F078E"/>
    <w:rsid w:val="006F15E4"/>
    <w:rsid w:val="006F2030"/>
    <w:rsid w:val="00702992"/>
    <w:rsid w:val="007029A5"/>
    <w:rsid w:val="0070354A"/>
    <w:rsid w:val="00707EBC"/>
    <w:rsid w:val="00711159"/>
    <w:rsid w:val="00711308"/>
    <w:rsid w:val="007147CE"/>
    <w:rsid w:val="007148DB"/>
    <w:rsid w:val="007154A9"/>
    <w:rsid w:val="00716C5E"/>
    <w:rsid w:val="00717443"/>
    <w:rsid w:val="00723F01"/>
    <w:rsid w:val="00726A52"/>
    <w:rsid w:val="00726D1E"/>
    <w:rsid w:val="007278EF"/>
    <w:rsid w:val="007307C5"/>
    <w:rsid w:val="007331CF"/>
    <w:rsid w:val="00734E81"/>
    <w:rsid w:val="007376B2"/>
    <w:rsid w:val="00740380"/>
    <w:rsid w:val="007425BB"/>
    <w:rsid w:val="007428FE"/>
    <w:rsid w:val="007450B7"/>
    <w:rsid w:val="00750601"/>
    <w:rsid w:val="00751E22"/>
    <w:rsid w:val="00756A7B"/>
    <w:rsid w:val="00760D9F"/>
    <w:rsid w:val="00760E97"/>
    <w:rsid w:val="00764B33"/>
    <w:rsid w:val="00764DF1"/>
    <w:rsid w:val="00765184"/>
    <w:rsid w:val="007662AE"/>
    <w:rsid w:val="00766EA2"/>
    <w:rsid w:val="00766F39"/>
    <w:rsid w:val="00773AE7"/>
    <w:rsid w:val="00773AED"/>
    <w:rsid w:val="00776EBF"/>
    <w:rsid w:val="007854FF"/>
    <w:rsid w:val="00786D88"/>
    <w:rsid w:val="00791BAF"/>
    <w:rsid w:val="00791EEC"/>
    <w:rsid w:val="00793836"/>
    <w:rsid w:val="00793CD4"/>
    <w:rsid w:val="00794CE8"/>
    <w:rsid w:val="00795566"/>
    <w:rsid w:val="0079586A"/>
    <w:rsid w:val="00797391"/>
    <w:rsid w:val="00797F40"/>
    <w:rsid w:val="007A316D"/>
    <w:rsid w:val="007A33F2"/>
    <w:rsid w:val="007A3E27"/>
    <w:rsid w:val="007A4227"/>
    <w:rsid w:val="007A46E2"/>
    <w:rsid w:val="007A4F1D"/>
    <w:rsid w:val="007A51BD"/>
    <w:rsid w:val="007A57C4"/>
    <w:rsid w:val="007A6242"/>
    <w:rsid w:val="007A683A"/>
    <w:rsid w:val="007A7C06"/>
    <w:rsid w:val="007B25ED"/>
    <w:rsid w:val="007B2B53"/>
    <w:rsid w:val="007B2E72"/>
    <w:rsid w:val="007B4757"/>
    <w:rsid w:val="007B53AC"/>
    <w:rsid w:val="007C06C3"/>
    <w:rsid w:val="007C1F9E"/>
    <w:rsid w:val="007C2D04"/>
    <w:rsid w:val="007C5800"/>
    <w:rsid w:val="007C7DCB"/>
    <w:rsid w:val="007D0550"/>
    <w:rsid w:val="007D1744"/>
    <w:rsid w:val="007D2CA9"/>
    <w:rsid w:val="007D53B8"/>
    <w:rsid w:val="007D5C15"/>
    <w:rsid w:val="007D736C"/>
    <w:rsid w:val="007D7F80"/>
    <w:rsid w:val="007E1257"/>
    <w:rsid w:val="007E1EFA"/>
    <w:rsid w:val="007E317D"/>
    <w:rsid w:val="007E4D25"/>
    <w:rsid w:val="007E55CA"/>
    <w:rsid w:val="007E58CC"/>
    <w:rsid w:val="007E5D97"/>
    <w:rsid w:val="007E6C9E"/>
    <w:rsid w:val="007F10E2"/>
    <w:rsid w:val="007F13B7"/>
    <w:rsid w:val="007F1CA4"/>
    <w:rsid w:val="007F36CC"/>
    <w:rsid w:val="007F48C1"/>
    <w:rsid w:val="007F50ED"/>
    <w:rsid w:val="00800557"/>
    <w:rsid w:val="0080313B"/>
    <w:rsid w:val="00805FAA"/>
    <w:rsid w:val="008124BD"/>
    <w:rsid w:val="00812B2D"/>
    <w:rsid w:val="0081496D"/>
    <w:rsid w:val="00815B14"/>
    <w:rsid w:val="0081675C"/>
    <w:rsid w:val="00816E10"/>
    <w:rsid w:val="00822CD7"/>
    <w:rsid w:val="0082775E"/>
    <w:rsid w:val="00830482"/>
    <w:rsid w:val="008351F0"/>
    <w:rsid w:val="008354D6"/>
    <w:rsid w:val="00835BDB"/>
    <w:rsid w:val="00835CAE"/>
    <w:rsid w:val="00843019"/>
    <w:rsid w:val="00844956"/>
    <w:rsid w:val="00844B99"/>
    <w:rsid w:val="00853835"/>
    <w:rsid w:val="00854723"/>
    <w:rsid w:val="008562B8"/>
    <w:rsid w:val="0085633D"/>
    <w:rsid w:val="00857484"/>
    <w:rsid w:val="00857CBC"/>
    <w:rsid w:val="008601F6"/>
    <w:rsid w:val="0086054B"/>
    <w:rsid w:val="008606BA"/>
    <w:rsid w:val="00860E8A"/>
    <w:rsid w:val="008637B4"/>
    <w:rsid w:val="00863979"/>
    <w:rsid w:val="00864405"/>
    <w:rsid w:val="008654DE"/>
    <w:rsid w:val="00867C52"/>
    <w:rsid w:val="00867F43"/>
    <w:rsid w:val="0087188D"/>
    <w:rsid w:val="008728A8"/>
    <w:rsid w:val="00872AA9"/>
    <w:rsid w:val="00874F7C"/>
    <w:rsid w:val="00877117"/>
    <w:rsid w:val="008800F4"/>
    <w:rsid w:val="0088139A"/>
    <w:rsid w:val="00882790"/>
    <w:rsid w:val="00882CBC"/>
    <w:rsid w:val="00886770"/>
    <w:rsid w:val="00890824"/>
    <w:rsid w:val="0089532C"/>
    <w:rsid w:val="00895D1B"/>
    <w:rsid w:val="008960D8"/>
    <w:rsid w:val="008A416E"/>
    <w:rsid w:val="008A4F41"/>
    <w:rsid w:val="008A54A8"/>
    <w:rsid w:val="008A6026"/>
    <w:rsid w:val="008B6EA5"/>
    <w:rsid w:val="008C190E"/>
    <w:rsid w:val="008C33E4"/>
    <w:rsid w:val="008C432F"/>
    <w:rsid w:val="008C4C70"/>
    <w:rsid w:val="008C5CD5"/>
    <w:rsid w:val="008C65CE"/>
    <w:rsid w:val="008C6A90"/>
    <w:rsid w:val="008D0FCC"/>
    <w:rsid w:val="008D101E"/>
    <w:rsid w:val="008D18F5"/>
    <w:rsid w:val="008D337B"/>
    <w:rsid w:val="008D6464"/>
    <w:rsid w:val="008D7C5E"/>
    <w:rsid w:val="008E012B"/>
    <w:rsid w:val="008F0F07"/>
    <w:rsid w:val="008F1EBF"/>
    <w:rsid w:val="008F2211"/>
    <w:rsid w:val="008F2A13"/>
    <w:rsid w:val="008F3011"/>
    <w:rsid w:val="008F371E"/>
    <w:rsid w:val="008F39E1"/>
    <w:rsid w:val="008F3AF5"/>
    <w:rsid w:val="008F614F"/>
    <w:rsid w:val="008F6696"/>
    <w:rsid w:val="008F7C7B"/>
    <w:rsid w:val="00903100"/>
    <w:rsid w:val="00906170"/>
    <w:rsid w:val="009133E4"/>
    <w:rsid w:val="0091499F"/>
    <w:rsid w:val="00916E42"/>
    <w:rsid w:val="00921115"/>
    <w:rsid w:val="00921B7B"/>
    <w:rsid w:val="009305A5"/>
    <w:rsid w:val="00932AF5"/>
    <w:rsid w:val="00932C48"/>
    <w:rsid w:val="00935EDE"/>
    <w:rsid w:val="009436E4"/>
    <w:rsid w:val="009456C2"/>
    <w:rsid w:val="00947DFE"/>
    <w:rsid w:val="009518B4"/>
    <w:rsid w:val="00951E4D"/>
    <w:rsid w:val="00953251"/>
    <w:rsid w:val="00957454"/>
    <w:rsid w:val="00960695"/>
    <w:rsid w:val="009614AE"/>
    <w:rsid w:val="009650D8"/>
    <w:rsid w:val="009656A9"/>
    <w:rsid w:val="00965D2E"/>
    <w:rsid w:val="00966D6D"/>
    <w:rsid w:val="009779BF"/>
    <w:rsid w:val="00980D6B"/>
    <w:rsid w:val="009829C1"/>
    <w:rsid w:val="00983017"/>
    <w:rsid w:val="009853AB"/>
    <w:rsid w:val="00990E0E"/>
    <w:rsid w:val="009934B5"/>
    <w:rsid w:val="0099367B"/>
    <w:rsid w:val="00993BB2"/>
    <w:rsid w:val="00995EF0"/>
    <w:rsid w:val="009968C5"/>
    <w:rsid w:val="009A0480"/>
    <w:rsid w:val="009A1BC8"/>
    <w:rsid w:val="009A1C29"/>
    <w:rsid w:val="009A23AB"/>
    <w:rsid w:val="009A4311"/>
    <w:rsid w:val="009A5C4B"/>
    <w:rsid w:val="009A6456"/>
    <w:rsid w:val="009B3D81"/>
    <w:rsid w:val="009B45CF"/>
    <w:rsid w:val="009B6BEC"/>
    <w:rsid w:val="009C3A24"/>
    <w:rsid w:val="009C409B"/>
    <w:rsid w:val="009C44BB"/>
    <w:rsid w:val="009C5662"/>
    <w:rsid w:val="009C5809"/>
    <w:rsid w:val="009C668D"/>
    <w:rsid w:val="009C7383"/>
    <w:rsid w:val="009C7502"/>
    <w:rsid w:val="009D081C"/>
    <w:rsid w:val="009D180E"/>
    <w:rsid w:val="009D1E9B"/>
    <w:rsid w:val="009D4FCE"/>
    <w:rsid w:val="009D6B8D"/>
    <w:rsid w:val="009D6FB9"/>
    <w:rsid w:val="009E0368"/>
    <w:rsid w:val="009E0F5D"/>
    <w:rsid w:val="009E14D4"/>
    <w:rsid w:val="009E1B00"/>
    <w:rsid w:val="009E59F1"/>
    <w:rsid w:val="009E62CE"/>
    <w:rsid w:val="009E6A09"/>
    <w:rsid w:val="009F100A"/>
    <w:rsid w:val="009F222B"/>
    <w:rsid w:val="009F34B9"/>
    <w:rsid w:val="009F3C5F"/>
    <w:rsid w:val="009F4F1A"/>
    <w:rsid w:val="009F6A39"/>
    <w:rsid w:val="009F6CF9"/>
    <w:rsid w:val="00A023F3"/>
    <w:rsid w:val="00A04F51"/>
    <w:rsid w:val="00A0689B"/>
    <w:rsid w:val="00A0694C"/>
    <w:rsid w:val="00A10CE9"/>
    <w:rsid w:val="00A15102"/>
    <w:rsid w:val="00A17218"/>
    <w:rsid w:val="00A175A2"/>
    <w:rsid w:val="00A20E47"/>
    <w:rsid w:val="00A2102C"/>
    <w:rsid w:val="00A21F5C"/>
    <w:rsid w:val="00A246CF"/>
    <w:rsid w:val="00A2579F"/>
    <w:rsid w:val="00A3113E"/>
    <w:rsid w:val="00A31ACC"/>
    <w:rsid w:val="00A41BD8"/>
    <w:rsid w:val="00A4593D"/>
    <w:rsid w:val="00A46EF9"/>
    <w:rsid w:val="00A46F27"/>
    <w:rsid w:val="00A47F19"/>
    <w:rsid w:val="00A52B84"/>
    <w:rsid w:val="00A53440"/>
    <w:rsid w:val="00A56694"/>
    <w:rsid w:val="00A614F4"/>
    <w:rsid w:val="00A650EA"/>
    <w:rsid w:val="00A67B56"/>
    <w:rsid w:val="00A67D5C"/>
    <w:rsid w:val="00A71314"/>
    <w:rsid w:val="00A719EB"/>
    <w:rsid w:val="00A72FD8"/>
    <w:rsid w:val="00A7376B"/>
    <w:rsid w:val="00A74638"/>
    <w:rsid w:val="00A758EF"/>
    <w:rsid w:val="00A765F5"/>
    <w:rsid w:val="00A77B77"/>
    <w:rsid w:val="00A8007D"/>
    <w:rsid w:val="00A808D8"/>
    <w:rsid w:val="00A8269F"/>
    <w:rsid w:val="00A82A96"/>
    <w:rsid w:val="00A84072"/>
    <w:rsid w:val="00A8524E"/>
    <w:rsid w:val="00A8711E"/>
    <w:rsid w:val="00A876CB"/>
    <w:rsid w:val="00A87820"/>
    <w:rsid w:val="00A91368"/>
    <w:rsid w:val="00A91939"/>
    <w:rsid w:val="00A94963"/>
    <w:rsid w:val="00A971AD"/>
    <w:rsid w:val="00AA07F2"/>
    <w:rsid w:val="00AA10D5"/>
    <w:rsid w:val="00AA1284"/>
    <w:rsid w:val="00AA5D4D"/>
    <w:rsid w:val="00AA6E0D"/>
    <w:rsid w:val="00AA758D"/>
    <w:rsid w:val="00AB085B"/>
    <w:rsid w:val="00AB251B"/>
    <w:rsid w:val="00AB3489"/>
    <w:rsid w:val="00AB5BCC"/>
    <w:rsid w:val="00AB75AB"/>
    <w:rsid w:val="00AB7621"/>
    <w:rsid w:val="00AC1480"/>
    <w:rsid w:val="00AC1B65"/>
    <w:rsid w:val="00AC2544"/>
    <w:rsid w:val="00AC4AF5"/>
    <w:rsid w:val="00AC5262"/>
    <w:rsid w:val="00AC5364"/>
    <w:rsid w:val="00AC608E"/>
    <w:rsid w:val="00AC7AFC"/>
    <w:rsid w:val="00AD03D1"/>
    <w:rsid w:val="00AD096A"/>
    <w:rsid w:val="00AD0A82"/>
    <w:rsid w:val="00AD3603"/>
    <w:rsid w:val="00AD37F2"/>
    <w:rsid w:val="00AD4DBA"/>
    <w:rsid w:val="00AD6A9F"/>
    <w:rsid w:val="00AD7719"/>
    <w:rsid w:val="00AE0655"/>
    <w:rsid w:val="00AE1E5B"/>
    <w:rsid w:val="00AE4DE9"/>
    <w:rsid w:val="00AE6828"/>
    <w:rsid w:val="00AF0315"/>
    <w:rsid w:val="00AF0519"/>
    <w:rsid w:val="00AF11CB"/>
    <w:rsid w:val="00AF13D5"/>
    <w:rsid w:val="00AF214C"/>
    <w:rsid w:val="00AF2F21"/>
    <w:rsid w:val="00AF79B9"/>
    <w:rsid w:val="00B009B3"/>
    <w:rsid w:val="00B01379"/>
    <w:rsid w:val="00B031CC"/>
    <w:rsid w:val="00B073AD"/>
    <w:rsid w:val="00B16E64"/>
    <w:rsid w:val="00B20010"/>
    <w:rsid w:val="00B21817"/>
    <w:rsid w:val="00B223CA"/>
    <w:rsid w:val="00B234A5"/>
    <w:rsid w:val="00B24286"/>
    <w:rsid w:val="00B2484F"/>
    <w:rsid w:val="00B274B0"/>
    <w:rsid w:val="00B300C1"/>
    <w:rsid w:val="00B32524"/>
    <w:rsid w:val="00B32F4C"/>
    <w:rsid w:val="00B36F77"/>
    <w:rsid w:val="00B4000F"/>
    <w:rsid w:val="00B4015D"/>
    <w:rsid w:val="00B41808"/>
    <w:rsid w:val="00B42C42"/>
    <w:rsid w:val="00B46895"/>
    <w:rsid w:val="00B50D94"/>
    <w:rsid w:val="00B51123"/>
    <w:rsid w:val="00B51E89"/>
    <w:rsid w:val="00B54A55"/>
    <w:rsid w:val="00B574B5"/>
    <w:rsid w:val="00B6396C"/>
    <w:rsid w:val="00B643D4"/>
    <w:rsid w:val="00B647B8"/>
    <w:rsid w:val="00B64F18"/>
    <w:rsid w:val="00B7161B"/>
    <w:rsid w:val="00B724E6"/>
    <w:rsid w:val="00B75F13"/>
    <w:rsid w:val="00B86262"/>
    <w:rsid w:val="00B86393"/>
    <w:rsid w:val="00B8705C"/>
    <w:rsid w:val="00B873B9"/>
    <w:rsid w:val="00B8742D"/>
    <w:rsid w:val="00B90B8E"/>
    <w:rsid w:val="00B90FD0"/>
    <w:rsid w:val="00B9168F"/>
    <w:rsid w:val="00B92F9D"/>
    <w:rsid w:val="00B92FB1"/>
    <w:rsid w:val="00B934FD"/>
    <w:rsid w:val="00B93664"/>
    <w:rsid w:val="00B93CC4"/>
    <w:rsid w:val="00BA089C"/>
    <w:rsid w:val="00BA6A7B"/>
    <w:rsid w:val="00BA7BAC"/>
    <w:rsid w:val="00BB016A"/>
    <w:rsid w:val="00BB1E98"/>
    <w:rsid w:val="00BB1FDC"/>
    <w:rsid w:val="00BB2282"/>
    <w:rsid w:val="00BB48FF"/>
    <w:rsid w:val="00BB5F9E"/>
    <w:rsid w:val="00BB6165"/>
    <w:rsid w:val="00BC27DD"/>
    <w:rsid w:val="00BC3A33"/>
    <w:rsid w:val="00BC44C8"/>
    <w:rsid w:val="00BC614D"/>
    <w:rsid w:val="00BD0717"/>
    <w:rsid w:val="00BD15D7"/>
    <w:rsid w:val="00BD2D85"/>
    <w:rsid w:val="00BD68F1"/>
    <w:rsid w:val="00BD71A1"/>
    <w:rsid w:val="00BD7818"/>
    <w:rsid w:val="00BE083D"/>
    <w:rsid w:val="00BE7A44"/>
    <w:rsid w:val="00BF08E5"/>
    <w:rsid w:val="00BF0D4A"/>
    <w:rsid w:val="00BF1198"/>
    <w:rsid w:val="00BF208A"/>
    <w:rsid w:val="00BF3FF3"/>
    <w:rsid w:val="00BF72A5"/>
    <w:rsid w:val="00C00505"/>
    <w:rsid w:val="00C03438"/>
    <w:rsid w:val="00C03ACA"/>
    <w:rsid w:val="00C03F57"/>
    <w:rsid w:val="00C0404E"/>
    <w:rsid w:val="00C043F3"/>
    <w:rsid w:val="00C0704B"/>
    <w:rsid w:val="00C07CA1"/>
    <w:rsid w:val="00C10E75"/>
    <w:rsid w:val="00C14138"/>
    <w:rsid w:val="00C1434C"/>
    <w:rsid w:val="00C144CF"/>
    <w:rsid w:val="00C14855"/>
    <w:rsid w:val="00C14A57"/>
    <w:rsid w:val="00C151EE"/>
    <w:rsid w:val="00C2052A"/>
    <w:rsid w:val="00C21B90"/>
    <w:rsid w:val="00C21E6F"/>
    <w:rsid w:val="00C22E05"/>
    <w:rsid w:val="00C23C45"/>
    <w:rsid w:val="00C246F9"/>
    <w:rsid w:val="00C257C5"/>
    <w:rsid w:val="00C31F14"/>
    <w:rsid w:val="00C34A62"/>
    <w:rsid w:val="00C35A18"/>
    <w:rsid w:val="00C37F94"/>
    <w:rsid w:val="00C402AC"/>
    <w:rsid w:val="00C403E3"/>
    <w:rsid w:val="00C506C0"/>
    <w:rsid w:val="00C527D2"/>
    <w:rsid w:val="00C53C59"/>
    <w:rsid w:val="00C54D43"/>
    <w:rsid w:val="00C54D86"/>
    <w:rsid w:val="00C55888"/>
    <w:rsid w:val="00C61ED9"/>
    <w:rsid w:val="00C633E7"/>
    <w:rsid w:val="00C6480E"/>
    <w:rsid w:val="00C6498D"/>
    <w:rsid w:val="00C64BAF"/>
    <w:rsid w:val="00C65F63"/>
    <w:rsid w:val="00C66D15"/>
    <w:rsid w:val="00C66EF0"/>
    <w:rsid w:val="00C678B1"/>
    <w:rsid w:val="00C67FE7"/>
    <w:rsid w:val="00C705EA"/>
    <w:rsid w:val="00C718AA"/>
    <w:rsid w:val="00C72703"/>
    <w:rsid w:val="00C7416B"/>
    <w:rsid w:val="00C75632"/>
    <w:rsid w:val="00C76E46"/>
    <w:rsid w:val="00C77D05"/>
    <w:rsid w:val="00C80A7F"/>
    <w:rsid w:val="00C80BDE"/>
    <w:rsid w:val="00C810B1"/>
    <w:rsid w:val="00C83BEB"/>
    <w:rsid w:val="00C8527B"/>
    <w:rsid w:val="00C86B81"/>
    <w:rsid w:val="00C91042"/>
    <w:rsid w:val="00C93C08"/>
    <w:rsid w:val="00C97D82"/>
    <w:rsid w:val="00CA04A0"/>
    <w:rsid w:val="00CA292A"/>
    <w:rsid w:val="00CA2B55"/>
    <w:rsid w:val="00CA2E1C"/>
    <w:rsid w:val="00CA4485"/>
    <w:rsid w:val="00CA5CC5"/>
    <w:rsid w:val="00CB1426"/>
    <w:rsid w:val="00CB1478"/>
    <w:rsid w:val="00CB2935"/>
    <w:rsid w:val="00CB2A2F"/>
    <w:rsid w:val="00CB49A7"/>
    <w:rsid w:val="00CB75CF"/>
    <w:rsid w:val="00CC167F"/>
    <w:rsid w:val="00CC3723"/>
    <w:rsid w:val="00CC4143"/>
    <w:rsid w:val="00CC4CE1"/>
    <w:rsid w:val="00CC63C7"/>
    <w:rsid w:val="00CC777C"/>
    <w:rsid w:val="00CD20C8"/>
    <w:rsid w:val="00CD4A8B"/>
    <w:rsid w:val="00CD5356"/>
    <w:rsid w:val="00CD5713"/>
    <w:rsid w:val="00CD57F4"/>
    <w:rsid w:val="00CE2CC5"/>
    <w:rsid w:val="00CE7446"/>
    <w:rsid w:val="00CF1F7E"/>
    <w:rsid w:val="00CF260D"/>
    <w:rsid w:val="00CF2B1C"/>
    <w:rsid w:val="00CF78A0"/>
    <w:rsid w:val="00D00A7C"/>
    <w:rsid w:val="00D02C5D"/>
    <w:rsid w:val="00D02CA4"/>
    <w:rsid w:val="00D04E4E"/>
    <w:rsid w:val="00D052EB"/>
    <w:rsid w:val="00D07D44"/>
    <w:rsid w:val="00D12CE7"/>
    <w:rsid w:val="00D151C0"/>
    <w:rsid w:val="00D1732B"/>
    <w:rsid w:val="00D248CC"/>
    <w:rsid w:val="00D2510E"/>
    <w:rsid w:val="00D25F24"/>
    <w:rsid w:val="00D265D9"/>
    <w:rsid w:val="00D340C1"/>
    <w:rsid w:val="00D41A34"/>
    <w:rsid w:val="00D44964"/>
    <w:rsid w:val="00D44A28"/>
    <w:rsid w:val="00D46B7D"/>
    <w:rsid w:val="00D472B9"/>
    <w:rsid w:val="00D5258B"/>
    <w:rsid w:val="00D54A1E"/>
    <w:rsid w:val="00D54C2A"/>
    <w:rsid w:val="00D57225"/>
    <w:rsid w:val="00D61FE6"/>
    <w:rsid w:val="00D64127"/>
    <w:rsid w:val="00D6464F"/>
    <w:rsid w:val="00D71E58"/>
    <w:rsid w:val="00D71F4D"/>
    <w:rsid w:val="00D735B6"/>
    <w:rsid w:val="00D73A5C"/>
    <w:rsid w:val="00D8161E"/>
    <w:rsid w:val="00D8161F"/>
    <w:rsid w:val="00D85EAB"/>
    <w:rsid w:val="00D8687C"/>
    <w:rsid w:val="00D87242"/>
    <w:rsid w:val="00D9178C"/>
    <w:rsid w:val="00D97AE9"/>
    <w:rsid w:val="00D97EB6"/>
    <w:rsid w:val="00DA02B8"/>
    <w:rsid w:val="00DA27E1"/>
    <w:rsid w:val="00DA32EC"/>
    <w:rsid w:val="00DA3E9A"/>
    <w:rsid w:val="00DA42A5"/>
    <w:rsid w:val="00DA4821"/>
    <w:rsid w:val="00DB0492"/>
    <w:rsid w:val="00DB141A"/>
    <w:rsid w:val="00DB2D50"/>
    <w:rsid w:val="00DB35DB"/>
    <w:rsid w:val="00DB4959"/>
    <w:rsid w:val="00DC1896"/>
    <w:rsid w:val="00DC2276"/>
    <w:rsid w:val="00DC59BF"/>
    <w:rsid w:val="00DC777D"/>
    <w:rsid w:val="00DC7837"/>
    <w:rsid w:val="00DD4F88"/>
    <w:rsid w:val="00DD5D2B"/>
    <w:rsid w:val="00DD6386"/>
    <w:rsid w:val="00DD697A"/>
    <w:rsid w:val="00DE5301"/>
    <w:rsid w:val="00DE53E9"/>
    <w:rsid w:val="00DE5494"/>
    <w:rsid w:val="00DE5780"/>
    <w:rsid w:val="00DE72B9"/>
    <w:rsid w:val="00DE7DC3"/>
    <w:rsid w:val="00DF09F6"/>
    <w:rsid w:val="00DF0A64"/>
    <w:rsid w:val="00DF196D"/>
    <w:rsid w:val="00DF33C3"/>
    <w:rsid w:val="00DF524A"/>
    <w:rsid w:val="00DF544C"/>
    <w:rsid w:val="00DF6F2F"/>
    <w:rsid w:val="00E017D8"/>
    <w:rsid w:val="00E02028"/>
    <w:rsid w:val="00E02A07"/>
    <w:rsid w:val="00E03741"/>
    <w:rsid w:val="00E11463"/>
    <w:rsid w:val="00E22988"/>
    <w:rsid w:val="00E255BE"/>
    <w:rsid w:val="00E2584D"/>
    <w:rsid w:val="00E258F1"/>
    <w:rsid w:val="00E27DE3"/>
    <w:rsid w:val="00E30799"/>
    <w:rsid w:val="00E30BEA"/>
    <w:rsid w:val="00E31AE0"/>
    <w:rsid w:val="00E32584"/>
    <w:rsid w:val="00E334C6"/>
    <w:rsid w:val="00E346C1"/>
    <w:rsid w:val="00E34FE5"/>
    <w:rsid w:val="00E42770"/>
    <w:rsid w:val="00E4318C"/>
    <w:rsid w:val="00E44C3D"/>
    <w:rsid w:val="00E45C6B"/>
    <w:rsid w:val="00E536BD"/>
    <w:rsid w:val="00E54AF1"/>
    <w:rsid w:val="00E54EBD"/>
    <w:rsid w:val="00E55CF7"/>
    <w:rsid w:val="00E569FD"/>
    <w:rsid w:val="00E57420"/>
    <w:rsid w:val="00E6237C"/>
    <w:rsid w:val="00E65A62"/>
    <w:rsid w:val="00E70272"/>
    <w:rsid w:val="00E70BEC"/>
    <w:rsid w:val="00E72618"/>
    <w:rsid w:val="00E7493A"/>
    <w:rsid w:val="00E8012B"/>
    <w:rsid w:val="00E80E6B"/>
    <w:rsid w:val="00E811E9"/>
    <w:rsid w:val="00E81A3D"/>
    <w:rsid w:val="00E82CBB"/>
    <w:rsid w:val="00E82DA0"/>
    <w:rsid w:val="00E849CB"/>
    <w:rsid w:val="00E858B6"/>
    <w:rsid w:val="00E86A1E"/>
    <w:rsid w:val="00E87790"/>
    <w:rsid w:val="00E931AE"/>
    <w:rsid w:val="00E95230"/>
    <w:rsid w:val="00E95A34"/>
    <w:rsid w:val="00E97594"/>
    <w:rsid w:val="00EA1DA2"/>
    <w:rsid w:val="00EA4FA8"/>
    <w:rsid w:val="00EA596C"/>
    <w:rsid w:val="00EA5E35"/>
    <w:rsid w:val="00EA6E8B"/>
    <w:rsid w:val="00EB1769"/>
    <w:rsid w:val="00EB5891"/>
    <w:rsid w:val="00EB6848"/>
    <w:rsid w:val="00EB7CD7"/>
    <w:rsid w:val="00EC103E"/>
    <w:rsid w:val="00EC12D4"/>
    <w:rsid w:val="00EC223A"/>
    <w:rsid w:val="00EC3BB1"/>
    <w:rsid w:val="00EC53EC"/>
    <w:rsid w:val="00EC5702"/>
    <w:rsid w:val="00EC5D1A"/>
    <w:rsid w:val="00EC78E0"/>
    <w:rsid w:val="00ED17C7"/>
    <w:rsid w:val="00ED2D58"/>
    <w:rsid w:val="00ED2E90"/>
    <w:rsid w:val="00ED38D0"/>
    <w:rsid w:val="00ED3FC4"/>
    <w:rsid w:val="00ED491B"/>
    <w:rsid w:val="00ED51B0"/>
    <w:rsid w:val="00ED6E04"/>
    <w:rsid w:val="00ED7B7B"/>
    <w:rsid w:val="00EE1C3C"/>
    <w:rsid w:val="00EE2107"/>
    <w:rsid w:val="00EE3623"/>
    <w:rsid w:val="00EE4070"/>
    <w:rsid w:val="00EE418F"/>
    <w:rsid w:val="00EE55DF"/>
    <w:rsid w:val="00EF01BA"/>
    <w:rsid w:val="00EF05BA"/>
    <w:rsid w:val="00EF3E70"/>
    <w:rsid w:val="00EF6E56"/>
    <w:rsid w:val="00F0010E"/>
    <w:rsid w:val="00F00D7B"/>
    <w:rsid w:val="00F017CA"/>
    <w:rsid w:val="00F02EDB"/>
    <w:rsid w:val="00F03D4D"/>
    <w:rsid w:val="00F0577A"/>
    <w:rsid w:val="00F06582"/>
    <w:rsid w:val="00F06A8E"/>
    <w:rsid w:val="00F07AA1"/>
    <w:rsid w:val="00F12F7E"/>
    <w:rsid w:val="00F1344B"/>
    <w:rsid w:val="00F2055B"/>
    <w:rsid w:val="00F23C83"/>
    <w:rsid w:val="00F279BF"/>
    <w:rsid w:val="00F30512"/>
    <w:rsid w:val="00F3304C"/>
    <w:rsid w:val="00F33155"/>
    <w:rsid w:val="00F33E6E"/>
    <w:rsid w:val="00F35C00"/>
    <w:rsid w:val="00F37CA2"/>
    <w:rsid w:val="00F469D5"/>
    <w:rsid w:val="00F46B7E"/>
    <w:rsid w:val="00F46ECA"/>
    <w:rsid w:val="00F50510"/>
    <w:rsid w:val="00F51B44"/>
    <w:rsid w:val="00F5284E"/>
    <w:rsid w:val="00F53A7C"/>
    <w:rsid w:val="00F54F62"/>
    <w:rsid w:val="00F55252"/>
    <w:rsid w:val="00F60321"/>
    <w:rsid w:val="00F63273"/>
    <w:rsid w:val="00F6328B"/>
    <w:rsid w:val="00F678D1"/>
    <w:rsid w:val="00F73505"/>
    <w:rsid w:val="00F8045B"/>
    <w:rsid w:val="00F848D2"/>
    <w:rsid w:val="00F84DDD"/>
    <w:rsid w:val="00F93AEF"/>
    <w:rsid w:val="00F9434D"/>
    <w:rsid w:val="00F95D7F"/>
    <w:rsid w:val="00F96273"/>
    <w:rsid w:val="00F97621"/>
    <w:rsid w:val="00F97AD6"/>
    <w:rsid w:val="00FA00E2"/>
    <w:rsid w:val="00FA062C"/>
    <w:rsid w:val="00FA09D3"/>
    <w:rsid w:val="00FA0DB1"/>
    <w:rsid w:val="00FA290A"/>
    <w:rsid w:val="00FA4193"/>
    <w:rsid w:val="00FA529B"/>
    <w:rsid w:val="00FB0FB4"/>
    <w:rsid w:val="00FB1639"/>
    <w:rsid w:val="00FB4C1D"/>
    <w:rsid w:val="00FB60E4"/>
    <w:rsid w:val="00FB61E0"/>
    <w:rsid w:val="00FC1F97"/>
    <w:rsid w:val="00FC202C"/>
    <w:rsid w:val="00FC2BD0"/>
    <w:rsid w:val="00FC66E8"/>
    <w:rsid w:val="00FD0D4E"/>
    <w:rsid w:val="00FD1AF5"/>
    <w:rsid w:val="00FD3045"/>
    <w:rsid w:val="00FD4711"/>
    <w:rsid w:val="00FD5BBD"/>
    <w:rsid w:val="00FD5BF8"/>
    <w:rsid w:val="00FD6CFC"/>
    <w:rsid w:val="00FE1C2A"/>
    <w:rsid w:val="00FE38ED"/>
    <w:rsid w:val="00FE7404"/>
    <w:rsid w:val="00FF442D"/>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C7C3BB0"/>
  <w15:chartTrackingRefBased/>
  <w15:docId w15:val="{D0A23D88-18F1-4FA1-AA53-F88FC825DE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qFormat="1"/>
    <w:lsdException w:name="heading 4" w:semiHidden="1"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qFormat="1"/>
    <w:lsdException w:name="Emphasis" w:semiHidden="1" w:uiPriority="20" w:qFormat="1"/>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uiPriority="21" w:qFormat="1"/>
    <w:lsdException w:name="Subtle Reference" w:semiHidden="1" w:uiPriority="31" w:qFormat="1"/>
    <w:lsdException w:name="Intense Reference" w:uiPriority="32" w:qFormat="1"/>
    <w:lsdException w:name="Book Title" w:semiHidden="1" w:uiPriority="33" w:qFormat="1"/>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lsdException w:name="Smart Hyperlink" w:semiHidden="1"/>
    <w:lsdException w:name="Hashtag" w:semiHidden="1"/>
    <w:lsdException w:name="Unresolved Mention" w:semiHidden="1"/>
    <w:lsdException w:name="Smart Link" w:semiHidden="1" w:unhideWhenUsed="1"/>
  </w:latentStyles>
  <w:style w:type="paragraph" w:default="1" w:styleId="Normal">
    <w:name w:val="Normal"/>
    <w:qFormat/>
    <w:rsid w:val="0019176B"/>
    <w:rPr>
      <w:sz w:val="19"/>
      <w:lang w:val="en-GB"/>
    </w:rPr>
  </w:style>
  <w:style w:type="paragraph" w:styleId="Heading1">
    <w:name w:val="heading 1"/>
    <w:basedOn w:val="Normal"/>
    <w:next w:val="Normal"/>
    <w:link w:val="Heading1Char"/>
    <w:uiPriority w:val="9"/>
    <w:semiHidden/>
    <w:qFormat/>
    <w:rsid w:val="008960D8"/>
    <w:pPr>
      <w:keepNext/>
      <w:keepLines/>
      <w:spacing w:before="240"/>
      <w:outlineLvl w:val="0"/>
    </w:pPr>
    <w:rPr>
      <w:rFonts w:asciiTheme="majorHAnsi" w:eastAsiaTheme="majorEastAsia" w:hAnsiTheme="majorHAnsi" w:cstheme="majorBidi"/>
      <w:color w:val="E3021B" w:themeColor="text2"/>
      <w:sz w:val="32"/>
      <w:szCs w:val="32"/>
    </w:rPr>
  </w:style>
  <w:style w:type="paragraph" w:styleId="Heading2">
    <w:name w:val="heading 2"/>
    <w:basedOn w:val="Normal"/>
    <w:next w:val="Normal"/>
    <w:link w:val="Heading2Char"/>
    <w:uiPriority w:val="9"/>
    <w:semiHidden/>
    <w:qFormat/>
    <w:rsid w:val="008960D8"/>
    <w:pPr>
      <w:keepNext/>
      <w:keepLines/>
      <w:spacing w:before="40"/>
      <w:outlineLvl w:val="1"/>
    </w:pPr>
    <w:rPr>
      <w:rFonts w:asciiTheme="majorHAnsi" w:eastAsiaTheme="majorEastAsia" w:hAnsiTheme="majorHAnsi" w:cstheme="majorBidi"/>
      <w:color w:val="E3021B" w:themeColor="text2"/>
      <w:sz w:val="26"/>
      <w:szCs w:val="26"/>
    </w:rPr>
  </w:style>
  <w:style w:type="paragraph" w:styleId="Heading4">
    <w:name w:val="heading 4"/>
    <w:basedOn w:val="Normal"/>
    <w:link w:val="Heading4Char"/>
    <w:uiPriority w:val="9"/>
    <w:qFormat/>
    <w:rsid w:val="00031E47"/>
    <w:pPr>
      <w:spacing w:before="100" w:beforeAutospacing="1" w:after="100" w:afterAutospacing="1"/>
      <w:outlineLvl w:val="3"/>
    </w:pPr>
    <w:rPr>
      <w:rFonts w:ascii="Times New Roman" w:eastAsia="Times New Roman" w:hAnsi="Times New Roman" w:cs="Times New Roman"/>
      <w:b/>
      <w:bCs/>
      <w:sz w:val="24"/>
      <w:szCs w:val="24"/>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semiHidden/>
    <w:rsid w:val="00D41A34"/>
    <w:rPr>
      <w:sz w:val="14"/>
    </w:rPr>
  </w:style>
  <w:style w:type="character" w:customStyle="1" w:styleId="HeaderChar">
    <w:name w:val="Header Char"/>
    <w:basedOn w:val="DefaultParagraphFont"/>
    <w:link w:val="Header"/>
    <w:uiPriority w:val="99"/>
    <w:semiHidden/>
    <w:rsid w:val="00797F40"/>
    <w:rPr>
      <w:sz w:val="14"/>
    </w:rPr>
  </w:style>
  <w:style w:type="paragraph" w:styleId="Footer">
    <w:name w:val="footer"/>
    <w:basedOn w:val="Normal"/>
    <w:link w:val="FooterChar"/>
    <w:uiPriority w:val="99"/>
    <w:semiHidden/>
    <w:rsid w:val="00D41A34"/>
    <w:rPr>
      <w:b/>
      <w:color w:val="E3021B" w:themeColor="text2"/>
      <w:sz w:val="20"/>
    </w:rPr>
  </w:style>
  <w:style w:type="character" w:customStyle="1" w:styleId="FooterChar">
    <w:name w:val="Footer Char"/>
    <w:basedOn w:val="DefaultParagraphFont"/>
    <w:link w:val="Footer"/>
    <w:uiPriority w:val="99"/>
    <w:semiHidden/>
    <w:rsid w:val="00797F40"/>
    <w:rPr>
      <w:b/>
      <w:color w:val="E3021B" w:themeColor="text2"/>
    </w:rPr>
  </w:style>
  <w:style w:type="character" w:customStyle="1" w:styleId="Heading1Char">
    <w:name w:val="Heading 1 Char"/>
    <w:basedOn w:val="DefaultParagraphFont"/>
    <w:link w:val="Heading1"/>
    <w:uiPriority w:val="9"/>
    <w:semiHidden/>
    <w:rsid w:val="00797F40"/>
    <w:rPr>
      <w:rFonts w:asciiTheme="majorHAnsi" w:eastAsiaTheme="majorEastAsia" w:hAnsiTheme="majorHAnsi" w:cstheme="majorBidi"/>
      <w:color w:val="E3021B" w:themeColor="text2"/>
      <w:sz w:val="32"/>
      <w:szCs w:val="32"/>
    </w:rPr>
  </w:style>
  <w:style w:type="character" w:customStyle="1" w:styleId="Heading2Char">
    <w:name w:val="Heading 2 Char"/>
    <w:basedOn w:val="DefaultParagraphFont"/>
    <w:link w:val="Heading2"/>
    <w:uiPriority w:val="9"/>
    <w:semiHidden/>
    <w:rsid w:val="00797F40"/>
    <w:rPr>
      <w:rFonts w:asciiTheme="majorHAnsi" w:eastAsiaTheme="majorEastAsia" w:hAnsiTheme="majorHAnsi" w:cstheme="majorBidi"/>
      <w:color w:val="E3021B" w:themeColor="text2"/>
      <w:sz w:val="26"/>
      <w:szCs w:val="26"/>
    </w:rPr>
  </w:style>
  <w:style w:type="character" w:styleId="IntenseEmphasis">
    <w:name w:val="Intense Emphasis"/>
    <w:basedOn w:val="DefaultParagraphFont"/>
    <w:uiPriority w:val="21"/>
    <w:semiHidden/>
    <w:qFormat/>
    <w:rsid w:val="008960D8"/>
    <w:rPr>
      <w:i/>
      <w:iCs/>
      <w:color w:val="E3021B" w:themeColor="text2"/>
    </w:rPr>
  </w:style>
  <w:style w:type="paragraph" w:styleId="IntenseQuote">
    <w:name w:val="Intense Quote"/>
    <w:basedOn w:val="Normal"/>
    <w:next w:val="Normal"/>
    <w:link w:val="IntenseQuoteChar"/>
    <w:uiPriority w:val="30"/>
    <w:semiHidden/>
    <w:qFormat/>
    <w:rsid w:val="008960D8"/>
    <w:pPr>
      <w:pBdr>
        <w:top w:val="single" w:sz="4" w:space="10" w:color="E3021B" w:themeColor="text2"/>
        <w:bottom w:val="single" w:sz="4" w:space="10" w:color="E3021B" w:themeColor="text2"/>
      </w:pBdr>
      <w:spacing w:before="360" w:after="360"/>
      <w:ind w:left="864" w:right="864"/>
      <w:jc w:val="center"/>
    </w:pPr>
    <w:rPr>
      <w:i/>
      <w:iCs/>
      <w:color w:val="E3021B" w:themeColor="text2"/>
    </w:rPr>
  </w:style>
  <w:style w:type="character" w:customStyle="1" w:styleId="IntenseQuoteChar">
    <w:name w:val="Intense Quote Char"/>
    <w:basedOn w:val="DefaultParagraphFont"/>
    <w:link w:val="IntenseQuote"/>
    <w:uiPriority w:val="30"/>
    <w:semiHidden/>
    <w:rsid w:val="00797F40"/>
    <w:rPr>
      <w:i/>
      <w:iCs/>
      <w:color w:val="E3021B" w:themeColor="text2"/>
      <w:sz w:val="19"/>
    </w:rPr>
  </w:style>
  <w:style w:type="character" w:styleId="IntenseReference">
    <w:name w:val="Intense Reference"/>
    <w:basedOn w:val="DefaultParagraphFont"/>
    <w:uiPriority w:val="32"/>
    <w:semiHidden/>
    <w:qFormat/>
    <w:rsid w:val="008960D8"/>
    <w:rPr>
      <w:b/>
      <w:bCs/>
      <w:smallCaps/>
      <w:color w:val="E3021B" w:themeColor="text2"/>
      <w:spacing w:val="5"/>
    </w:rPr>
  </w:style>
  <w:style w:type="table" w:styleId="TableGrid">
    <w:name w:val="Table Grid"/>
    <w:basedOn w:val="TableNormal"/>
    <w:uiPriority w:val="59"/>
    <w:rsid w:val="008960D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TDocType">
    <w:name w:val="RT_Doc Type"/>
    <w:basedOn w:val="Normal"/>
    <w:next w:val="RTDate"/>
    <w:qFormat/>
    <w:rsid w:val="00A67D5C"/>
    <w:rPr>
      <w:b/>
      <w:bCs/>
      <w:color w:val="E3021B" w:themeColor="text2"/>
      <w:sz w:val="50"/>
      <w:szCs w:val="50"/>
    </w:rPr>
  </w:style>
  <w:style w:type="paragraph" w:customStyle="1" w:styleId="RTDate">
    <w:name w:val="RT_Date"/>
    <w:basedOn w:val="Normal"/>
    <w:next w:val="Normal"/>
    <w:uiPriority w:val="1"/>
    <w:qFormat/>
    <w:rsid w:val="009F3C5F"/>
    <w:rPr>
      <w:b/>
      <w:bCs/>
      <w:caps/>
      <w:color w:val="E3021B" w:themeColor="text2"/>
      <w:sz w:val="28"/>
      <w:szCs w:val="28"/>
    </w:rPr>
  </w:style>
  <w:style w:type="character" w:styleId="PlaceholderText">
    <w:name w:val="Placeholder Text"/>
    <w:basedOn w:val="DefaultParagraphFont"/>
    <w:uiPriority w:val="99"/>
    <w:semiHidden/>
    <w:rsid w:val="00797F40"/>
    <w:rPr>
      <w:color w:val="808080"/>
    </w:rPr>
  </w:style>
  <w:style w:type="paragraph" w:customStyle="1" w:styleId="RTDocTitle">
    <w:name w:val="RT_Doc Title"/>
    <w:basedOn w:val="Normal"/>
    <w:next w:val="Normal"/>
    <w:uiPriority w:val="1"/>
    <w:qFormat/>
    <w:rsid w:val="00CD4A8B"/>
    <w:pPr>
      <w:spacing w:before="360" w:after="360"/>
    </w:pPr>
    <w:rPr>
      <w:b/>
      <w:bCs/>
      <w:sz w:val="56"/>
      <w:szCs w:val="56"/>
    </w:rPr>
  </w:style>
  <w:style w:type="paragraph" w:customStyle="1" w:styleId="RTIntroduction">
    <w:name w:val="RT_Introduction"/>
    <w:basedOn w:val="Normal"/>
    <w:next w:val="Normal"/>
    <w:uiPriority w:val="2"/>
    <w:qFormat/>
    <w:rsid w:val="008D7C5E"/>
    <w:pPr>
      <w:spacing w:after="360"/>
    </w:pPr>
    <w:rPr>
      <w:b/>
      <w:bCs/>
    </w:rPr>
  </w:style>
  <w:style w:type="paragraph" w:customStyle="1" w:styleId="RTTitle1">
    <w:name w:val="RT_Title 1"/>
    <w:basedOn w:val="Normal"/>
    <w:next w:val="Normal"/>
    <w:uiPriority w:val="2"/>
    <w:qFormat/>
    <w:rsid w:val="00E02A07"/>
    <w:pPr>
      <w:keepNext/>
      <w:spacing w:before="240" w:after="160"/>
      <w:outlineLvl w:val="0"/>
    </w:pPr>
    <w:rPr>
      <w:b/>
      <w:bCs/>
      <w:color w:val="E3021B" w:themeColor="text2"/>
      <w:sz w:val="28"/>
      <w:szCs w:val="28"/>
    </w:rPr>
  </w:style>
  <w:style w:type="paragraph" w:customStyle="1" w:styleId="RTHighlight">
    <w:name w:val="RT_Highlight"/>
    <w:basedOn w:val="Normal"/>
    <w:next w:val="Normal"/>
    <w:uiPriority w:val="4"/>
    <w:qFormat/>
    <w:rsid w:val="009D4FCE"/>
    <w:pPr>
      <w:spacing w:before="120" w:after="120"/>
      <w:ind w:left="170"/>
    </w:pPr>
    <w:rPr>
      <w:b/>
      <w:bCs/>
    </w:rPr>
  </w:style>
  <w:style w:type="paragraph" w:customStyle="1" w:styleId="RTTITLE2">
    <w:name w:val="RT_TITLE 2"/>
    <w:basedOn w:val="Normal"/>
    <w:next w:val="Normal"/>
    <w:uiPriority w:val="2"/>
    <w:qFormat/>
    <w:rsid w:val="00CD4A8B"/>
    <w:pPr>
      <w:keepNext/>
      <w:spacing w:before="240" w:after="120"/>
      <w:outlineLvl w:val="1"/>
    </w:pPr>
    <w:rPr>
      <w:b/>
      <w:bCs/>
      <w:caps/>
    </w:rPr>
  </w:style>
  <w:style w:type="paragraph" w:customStyle="1" w:styleId="RTBulletPoint">
    <w:name w:val="RT_Bullet Point"/>
    <w:basedOn w:val="Normal"/>
    <w:uiPriority w:val="3"/>
    <w:qFormat/>
    <w:rsid w:val="00CD4A8B"/>
    <w:pPr>
      <w:numPr>
        <w:numId w:val="11"/>
      </w:numPr>
    </w:pPr>
  </w:style>
  <w:style w:type="paragraph" w:styleId="FootnoteText">
    <w:name w:val="footnote text"/>
    <w:basedOn w:val="Normal"/>
    <w:link w:val="FootnoteTextChar"/>
    <w:uiPriority w:val="99"/>
    <w:semiHidden/>
    <w:rsid w:val="00F00D7B"/>
    <w:rPr>
      <w:sz w:val="14"/>
    </w:rPr>
  </w:style>
  <w:style w:type="character" w:customStyle="1" w:styleId="FootnoteTextChar">
    <w:name w:val="Footnote Text Char"/>
    <w:basedOn w:val="DefaultParagraphFont"/>
    <w:link w:val="FootnoteText"/>
    <w:uiPriority w:val="99"/>
    <w:semiHidden/>
    <w:rsid w:val="00F00D7B"/>
    <w:rPr>
      <w:sz w:val="14"/>
    </w:rPr>
  </w:style>
  <w:style w:type="character" w:styleId="FootnoteReference">
    <w:name w:val="footnote reference"/>
    <w:basedOn w:val="DefaultParagraphFont"/>
    <w:uiPriority w:val="99"/>
    <w:semiHidden/>
    <w:rsid w:val="00F00D7B"/>
    <w:rPr>
      <w:sz w:val="16"/>
      <w:vertAlign w:val="superscript"/>
    </w:rPr>
  </w:style>
  <w:style w:type="character" w:styleId="Hyperlink">
    <w:name w:val="Hyperlink"/>
    <w:basedOn w:val="DefaultParagraphFont"/>
    <w:uiPriority w:val="99"/>
    <w:semiHidden/>
    <w:rsid w:val="00F00D7B"/>
    <w:rPr>
      <w:color w:val="E3021B" w:themeColor="text2"/>
      <w:u w:val="none"/>
    </w:rPr>
  </w:style>
  <w:style w:type="character" w:styleId="UnresolvedMention">
    <w:name w:val="Unresolved Mention"/>
    <w:basedOn w:val="DefaultParagraphFont"/>
    <w:uiPriority w:val="99"/>
    <w:semiHidden/>
    <w:rsid w:val="00F00D7B"/>
    <w:rPr>
      <w:color w:val="605E5C"/>
      <w:shd w:val="clear" w:color="auto" w:fill="E1DFDD"/>
    </w:rPr>
  </w:style>
  <w:style w:type="character" w:styleId="FollowedHyperlink">
    <w:name w:val="FollowedHyperlink"/>
    <w:basedOn w:val="DefaultParagraphFont"/>
    <w:uiPriority w:val="99"/>
    <w:semiHidden/>
    <w:rsid w:val="00F00D7B"/>
    <w:rPr>
      <w:color w:val="E3021B" w:themeColor="text2"/>
      <w:u w:val="none"/>
    </w:rPr>
  </w:style>
  <w:style w:type="paragraph" w:styleId="ListParagraph">
    <w:name w:val="List Paragraph"/>
    <w:basedOn w:val="Normal"/>
    <w:uiPriority w:val="34"/>
    <w:qFormat/>
    <w:rsid w:val="00F37CA2"/>
    <w:pPr>
      <w:ind w:left="720"/>
      <w:contextualSpacing/>
    </w:pPr>
  </w:style>
  <w:style w:type="character" w:styleId="CommentReference">
    <w:name w:val="annotation reference"/>
    <w:basedOn w:val="DefaultParagraphFont"/>
    <w:uiPriority w:val="99"/>
    <w:semiHidden/>
    <w:rsid w:val="00935EDE"/>
    <w:rPr>
      <w:sz w:val="16"/>
      <w:szCs w:val="16"/>
    </w:rPr>
  </w:style>
  <w:style w:type="paragraph" w:styleId="CommentText">
    <w:name w:val="annotation text"/>
    <w:basedOn w:val="Normal"/>
    <w:link w:val="CommentTextChar"/>
    <w:uiPriority w:val="99"/>
    <w:semiHidden/>
    <w:rsid w:val="00935EDE"/>
    <w:rPr>
      <w:sz w:val="20"/>
    </w:rPr>
  </w:style>
  <w:style w:type="character" w:customStyle="1" w:styleId="CommentTextChar">
    <w:name w:val="Comment Text Char"/>
    <w:basedOn w:val="DefaultParagraphFont"/>
    <w:link w:val="CommentText"/>
    <w:uiPriority w:val="99"/>
    <w:semiHidden/>
    <w:rsid w:val="00935EDE"/>
    <w:rPr>
      <w:lang w:val="en-GB"/>
    </w:rPr>
  </w:style>
  <w:style w:type="paragraph" w:styleId="CommentSubject">
    <w:name w:val="annotation subject"/>
    <w:basedOn w:val="CommentText"/>
    <w:next w:val="CommentText"/>
    <w:link w:val="CommentSubjectChar"/>
    <w:uiPriority w:val="99"/>
    <w:semiHidden/>
    <w:rsid w:val="00935EDE"/>
    <w:rPr>
      <w:b/>
      <w:bCs/>
    </w:rPr>
  </w:style>
  <w:style w:type="character" w:customStyle="1" w:styleId="CommentSubjectChar">
    <w:name w:val="Comment Subject Char"/>
    <w:basedOn w:val="CommentTextChar"/>
    <w:link w:val="CommentSubject"/>
    <w:uiPriority w:val="99"/>
    <w:semiHidden/>
    <w:rsid w:val="00935EDE"/>
    <w:rPr>
      <w:b/>
      <w:bCs/>
      <w:lang w:val="en-GB"/>
    </w:rPr>
  </w:style>
  <w:style w:type="character" w:customStyle="1" w:styleId="normaltextrun">
    <w:name w:val="normaltextrun"/>
    <w:basedOn w:val="DefaultParagraphFont"/>
    <w:rsid w:val="0010457A"/>
  </w:style>
  <w:style w:type="character" w:customStyle="1" w:styleId="eop">
    <w:name w:val="eop"/>
    <w:basedOn w:val="DefaultParagraphFont"/>
    <w:rsid w:val="0010457A"/>
  </w:style>
  <w:style w:type="paragraph" w:styleId="Revision">
    <w:name w:val="Revision"/>
    <w:hidden/>
    <w:uiPriority w:val="99"/>
    <w:semiHidden/>
    <w:rsid w:val="00C37F94"/>
    <w:rPr>
      <w:sz w:val="19"/>
      <w:lang w:val="en-GB"/>
    </w:rPr>
  </w:style>
  <w:style w:type="paragraph" w:customStyle="1" w:styleId="paragraph">
    <w:name w:val="paragraph"/>
    <w:basedOn w:val="Normal"/>
    <w:rsid w:val="00AD37F2"/>
    <w:pPr>
      <w:spacing w:before="100" w:beforeAutospacing="1" w:after="100" w:afterAutospacing="1"/>
    </w:pPr>
    <w:rPr>
      <w:rFonts w:ascii="Times New Roman" w:eastAsia="Times New Roman" w:hAnsi="Times New Roman" w:cs="Times New Roman"/>
      <w:sz w:val="24"/>
      <w:szCs w:val="24"/>
      <w:lang w:val="en-US"/>
    </w:rPr>
  </w:style>
  <w:style w:type="character" w:customStyle="1" w:styleId="Heading4Char">
    <w:name w:val="Heading 4 Char"/>
    <w:basedOn w:val="DefaultParagraphFont"/>
    <w:link w:val="Heading4"/>
    <w:uiPriority w:val="9"/>
    <w:rsid w:val="00031E47"/>
    <w:rPr>
      <w:rFonts w:ascii="Times New Roman" w:eastAsia="Times New Roman" w:hAnsi="Times New Roman" w:cs="Times New Roman"/>
      <w:b/>
      <w:bCs/>
      <w:sz w:val="24"/>
      <w:szCs w:val="24"/>
      <w:lang w:val="en-US"/>
    </w:rPr>
  </w:style>
  <w:style w:type="character" w:styleId="Strong">
    <w:name w:val="Strong"/>
    <w:basedOn w:val="DefaultParagraphFont"/>
    <w:uiPriority w:val="22"/>
    <w:qFormat/>
    <w:rsid w:val="00031E47"/>
    <w:rPr>
      <w:b/>
      <w:bCs/>
    </w:rPr>
  </w:style>
  <w:style w:type="paragraph" w:styleId="NormalWeb">
    <w:name w:val="Normal (Web)"/>
    <w:basedOn w:val="Normal"/>
    <w:uiPriority w:val="99"/>
    <w:unhideWhenUsed/>
    <w:rsid w:val="00031E47"/>
    <w:pPr>
      <w:spacing w:before="100" w:beforeAutospacing="1" w:after="100" w:afterAutospacing="1"/>
    </w:pPr>
    <w:rPr>
      <w:rFonts w:ascii="Times New Roman" w:eastAsia="Times New Roman" w:hAnsi="Times New Roman" w:cs="Times New Roman"/>
      <w:sz w:val="24"/>
      <w:szCs w:val="24"/>
      <w:lang w:val="en-US"/>
    </w:rPr>
  </w:style>
  <w:style w:type="paragraph" w:customStyle="1" w:styleId="Default">
    <w:name w:val="Default"/>
    <w:rsid w:val="00AE6828"/>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7700200">
      <w:bodyDiv w:val="1"/>
      <w:marLeft w:val="0"/>
      <w:marRight w:val="0"/>
      <w:marTop w:val="0"/>
      <w:marBottom w:val="0"/>
      <w:divBdr>
        <w:top w:val="none" w:sz="0" w:space="0" w:color="auto"/>
        <w:left w:val="none" w:sz="0" w:space="0" w:color="auto"/>
        <w:bottom w:val="none" w:sz="0" w:space="0" w:color="auto"/>
        <w:right w:val="none" w:sz="0" w:space="0" w:color="auto"/>
      </w:divBdr>
    </w:div>
    <w:div w:id="388770449">
      <w:bodyDiv w:val="1"/>
      <w:marLeft w:val="0"/>
      <w:marRight w:val="0"/>
      <w:marTop w:val="0"/>
      <w:marBottom w:val="0"/>
      <w:divBdr>
        <w:top w:val="none" w:sz="0" w:space="0" w:color="auto"/>
        <w:left w:val="none" w:sz="0" w:space="0" w:color="auto"/>
        <w:bottom w:val="none" w:sz="0" w:space="0" w:color="auto"/>
        <w:right w:val="none" w:sz="0" w:space="0" w:color="auto"/>
      </w:divBdr>
      <w:divsChild>
        <w:div w:id="827091532">
          <w:marLeft w:val="0"/>
          <w:marRight w:val="0"/>
          <w:marTop w:val="0"/>
          <w:marBottom w:val="0"/>
          <w:divBdr>
            <w:top w:val="none" w:sz="0" w:space="0" w:color="auto"/>
            <w:left w:val="none" w:sz="0" w:space="0" w:color="auto"/>
            <w:bottom w:val="none" w:sz="0" w:space="0" w:color="auto"/>
            <w:right w:val="none" w:sz="0" w:space="0" w:color="auto"/>
          </w:divBdr>
          <w:divsChild>
            <w:div w:id="115949730">
              <w:marLeft w:val="0"/>
              <w:marRight w:val="0"/>
              <w:marTop w:val="0"/>
              <w:marBottom w:val="0"/>
              <w:divBdr>
                <w:top w:val="none" w:sz="0" w:space="0" w:color="auto"/>
                <w:left w:val="none" w:sz="0" w:space="0" w:color="auto"/>
                <w:bottom w:val="none" w:sz="0" w:space="0" w:color="auto"/>
                <w:right w:val="none" w:sz="0" w:space="0" w:color="auto"/>
              </w:divBdr>
              <w:divsChild>
                <w:div w:id="9331684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3674698">
      <w:bodyDiv w:val="1"/>
      <w:marLeft w:val="0"/>
      <w:marRight w:val="0"/>
      <w:marTop w:val="0"/>
      <w:marBottom w:val="0"/>
      <w:divBdr>
        <w:top w:val="none" w:sz="0" w:space="0" w:color="auto"/>
        <w:left w:val="none" w:sz="0" w:space="0" w:color="auto"/>
        <w:bottom w:val="none" w:sz="0" w:space="0" w:color="auto"/>
        <w:right w:val="none" w:sz="0" w:space="0" w:color="auto"/>
      </w:divBdr>
      <w:divsChild>
        <w:div w:id="621033253">
          <w:marLeft w:val="0"/>
          <w:marRight w:val="0"/>
          <w:marTop w:val="0"/>
          <w:marBottom w:val="0"/>
          <w:divBdr>
            <w:top w:val="none" w:sz="0" w:space="0" w:color="auto"/>
            <w:left w:val="none" w:sz="0" w:space="0" w:color="auto"/>
            <w:bottom w:val="none" w:sz="0" w:space="0" w:color="auto"/>
            <w:right w:val="none" w:sz="0" w:space="0" w:color="auto"/>
          </w:divBdr>
          <w:divsChild>
            <w:div w:id="1203520858">
              <w:marLeft w:val="0"/>
              <w:marRight w:val="0"/>
              <w:marTop w:val="0"/>
              <w:marBottom w:val="0"/>
              <w:divBdr>
                <w:top w:val="none" w:sz="0" w:space="0" w:color="auto"/>
                <w:left w:val="none" w:sz="0" w:space="0" w:color="auto"/>
                <w:bottom w:val="none" w:sz="0" w:space="0" w:color="auto"/>
                <w:right w:val="none" w:sz="0" w:space="0" w:color="auto"/>
              </w:divBdr>
              <w:divsChild>
                <w:div w:id="1290359085">
                  <w:marLeft w:val="0"/>
                  <w:marRight w:val="0"/>
                  <w:marTop w:val="0"/>
                  <w:marBottom w:val="0"/>
                  <w:divBdr>
                    <w:top w:val="none" w:sz="0" w:space="0" w:color="auto"/>
                    <w:left w:val="none" w:sz="0" w:space="0" w:color="auto"/>
                    <w:bottom w:val="none" w:sz="0" w:space="0" w:color="auto"/>
                    <w:right w:val="none" w:sz="0" w:space="0" w:color="auto"/>
                  </w:divBdr>
                  <w:divsChild>
                    <w:div w:id="453716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40366213">
      <w:bodyDiv w:val="1"/>
      <w:marLeft w:val="0"/>
      <w:marRight w:val="0"/>
      <w:marTop w:val="0"/>
      <w:marBottom w:val="0"/>
      <w:divBdr>
        <w:top w:val="none" w:sz="0" w:space="0" w:color="auto"/>
        <w:left w:val="none" w:sz="0" w:space="0" w:color="auto"/>
        <w:bottom w:val="none" w:sz="0" w:space="0" w:color="auto"/>
        <w:right w:val="none" w:sz="0" w:space="0" w:color="auto"/>
      </w:divBdr>
    </w:div>
    <w:div w:id="544831863">
      <w:bodyDiv w:val="1"/>
      <w:marLeft w:val="0"/>
      <w:marRight w:val="0"/>
      <w:marTop w:val="0"/>
      <w:marBottom w:val="0"/>
      <w:divBdr>
        <w:top w:val="none" w:sz="0" w:space="0" w:color="auto"/>
        <w:left w:val="none" w:sz="0" w:space="0" w:color="auto"/>
        <w:bottom w:val="none" w:sz="0" w:space="0" w:color="auto"/>
        <w:right w:val="none" w:sz="0" w:space="0" w:color="auto"/>
      </w:divBdr>
    </w:div>
    <w:div w:id="563684311">
      <w:bodyDiv w:val="1"/>
      <w:marLeft w:val="0"/>
      <w:marRight w:val="0"/>
      <w:marTop w:val="0"/>
      <w:marBottom w:val="0"/>
      <w:divBdr>
        <w:top w:val="none" w:sz="0" w:space="0" w:color="auto"/>
        <w:left w:val="none" w:sz="0" w:space="0" w:color="auto"/>
        <w:bottom w:val="none" w:sz="0" w:space="0" w:color="auto"/>
        <w:right w:val="none" w:sz="0" w:space="0" w:color="auto"/>
      </w:divBdr>
      <w:divsChild>
        <w:div w:id="269707559">
          <w:marLeft w:val="0"/>
          <w:marRight w:val="0"/>
          <w:marTop w:val="0"/>
          <w:marBottom w:val="0"/>
          <w:divBdr>
            <w:top w:val="none" w:sz="0" w:space="0" w:color="auto"/>
            <w:left w:val="none" w:sz="0" w:space="0" w:color="auto"/>
            <w:bottom w:val="none" w:sz="0" w:space="0" w:color="auto"/>
            <w:right w:val="none" w:sz="0" w:space="0" w:color="auto"/>
          </w:divBdr>
          <w:divsChild>
            <w:div w:id="410081884">
              <w:marLeft w:val="0"/>
              <w:marRight w:val="0"/>
              <w:marTop w:val="0"/>
              <w:marBottom w:val="0"/>
              <w:divBdr>
                <w:top w:val="none" w:sz="0" w:space="0" w:color="auto"/>
                <w:left w:val="none" w:sz="0" w:space="0" w:color="auto"/>
                <w:bottom w:val="none" w:sz="0" w:space="0" w:color="auto"/>
                <w:right w:val="none" w:sz="0" w:space="0" w:color="auto"/>
              </w:divBdr>
              <w:divsChild>
                <w:div w:id="1951626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3131184">
      <w:bodyDiv w:val="1"/>
      <w:marLeft w:val="0"/>
      <w:marRight w:val="0"/>
      <w:marTop w:val="0"/>
      <w:marBottom w:val="0"/>
      <w:divBdr>
        <w:top w:val="none" w:sz="0" w:space="0" w:color="auto"/>
        <w:left w:val="none" w:sz="0" w:space="0" w:color="auto"/>
        <w:bottom w:val="none" w:sz="0" w:space="0" w:color="auto"/>
        <w:right w:val="none" w:sz="0" w:space="0" w:color="auto"/>
      </w:divBdr>
      <w:divsChild>
        <w:div w:id="1181162698">
          <w:marLeft w:val="0"/>
          <w:marRight w:val="0"/>
          <w:marTop w:val="0"/>
          <w:marBottom w:val="0"/>
          <w:divBdr>
            <w:top w:val="none" w:sz="0" w:space="0" w:color="auto"/>
            <w:left w:val="none" w:sz="0" w:space="0" w:color="auto"/>
            <w:bottom w:val="none" w:sz="0" w:space="0" w:color="auto"/>
            <w:right w:val="none" w:sz="0" w:space="0" w:color="auto"/>
          </w:divBdr>
        </w:div>
        <w:div w:id="61951609">
          <w:marLeft w:val="0"/>
          <w:marRight w:val="0"/>
          <w:marTop w:val="0"/>
          <w:marBottom w:val="0"/>
          <w:divBdr>
            <w:top w:val="none" w:sz="0" w:space="0" w:color="auto"/>
            <w:left w:val="none" w:sz="0" w:space="0" w:color="auto"/>
            <w:bottom w:val="none" w:sz="0" w:space="0" w:color="auto"/>
            <w:right w:val="none" w:sz="0" w:space="0" w:color="auto"/>
          </w:divBdr>
        </w:div>
      </w:divsChild>
    </w:div>
    <w:div w:id="947782052">
      <w:bodyDiv w:val="1"/>
      <w:marLeft w:val="0"/>
      <w:marRight w:val="0"/>
      <w:marTop w:val="0"/>
      <w:marBottom w:val="0"/>
      <w:divBdr>
        <w:top w:val="none" w:sz="0" w:space="0" w:color="auto"/>
        <w:left w:val="none" w:sz="0" w:space="0" w:color="auto"/>
        <w:bottom w:val="none" w:sz="0" w:space="0" w:color="auto"/>
        <w:right w:val="none" w:sz="0" w:space="0" w:color="auto"/>
      </w:divBdr>
    </w:div>
    <w:div w:id="988677649">
      <w:bodyDiv w:val="1"/>
      <w:marLeft w:val="0"/>
      <w:marRight w:val="0"/>
      <w:marTop w:val="0"/>
      <w:marBottom w:val="0"/>
      <w:divBdr>
        <w:top w:val="none" w:sz="0" w:space="0" w:color="auto"/>
        <w:left w:val="none" w:sz="0" w:space="0" w:color="auto"/>
        <w:bottom w:val="none" w:sz="0" w:space="0" w:color="auto"/>
        <w:right w:val="none" w:sz="0" w:space="0" w:color="auto"/>
      </w:divBdr>
      <w:divsChild>
        <w:div w:id="1501509561">
          <w:marLeft w:val="0"/>
          <w:marRight w:val="0"/>
          <w:marTop w:val="0"/>
          <w:marBottom w:val="0"/>
          <w:divBdr>
            <w:top w:val="none" w:sz="0" w:space="0" w:color="auto"/>
            <w:left w:val="none" w:sz="0" w:space="0" w:color="auto"/>
            <w:bottom w:val="none" w:sz="0" w:space="0" w:color="auto"/>
            <w:right w:val="none" w:sz="0" w:space="0" w:color="auto"/>
          </w:divBdr>
          <w:divsChild>
            <w:div w:id="512455220">
              <w:marLeft w:val="0"/>
              <w:marRight w:val="0"/>
              <w:marTop w:val="0"/>
              <w:marBottom w:val="0"/>
              <w:divBdr>
                <w:top w:val="none" w:sz="0" w:space="0" w:color="auto"/>
                <w:left w:val="none" w:sz="0" w:space="0" w:color="auto"/>
                <w:bottom w:val="none" w:sz="0" w:space="0" w:color="auto"/>
                <w:right w:val="none" w:sz="0" w:space="0" w:color="auto"/>
              </w:divBdr>
              <w:divsChild>
                <w:div w:id="964047976">
                  <w:marLeft w:val="0"/>
                  <w:marRight w:val="0"/>
                  <w:marTop w:val="0"/>
                  <w:marBottom w:val="0"/>
                  <w:divBdr>
                    <w:top w:val="none" w:sz="0" w:space="0" w:color="auto"/>
                    <w:left w:val="none" w:sz="0" w:space="0" w:color="auto"/>
                    <w:bottom w:val="none" w:sz="0" w:space="0" w:color="auto"/>
                    <w:right w:val="none" w:sz="0" w:space="0" w:color="auto"/>
                  </w:divBdr>
                  <w:divsChild>
                    <w:div w:id="894656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0442333">
      <w:bodyDiv w:val="1"/>
      <w:marLeft w:val="0"/>
      <w:marRight w:val="0"/>
      <w:marTop w:val="0"/>
      <w:marBottom w:val="0"/>
      <w:divBdr>
        <w:top w:val="none" w:sz="0" w:space="0" w:color="auto"/>
        <w:left w:val="none" w:sz="0" w:space="0" w:color="auto"/>
        <w:bottom w:val="none" w:sz="0" w:space="0" w:color="auto"/>
        <w:right w:val="none" w:sz="0" w:space="0" w:color="auto"/>
      </w:divBdr>
    </w:div>
    <w:div w:id="1569345978">
      <w:bodyDiv w:val="1"/>
      <w:marLeft w:val="0"/>
      <w:marRight w:val="0"/>
      <w:marTop w:val="0"/>
      <w:marBottom w:val="0"/>
      <w:divBdr>
        <w:top w:val="none" w:sz="0" w:space="0" w:color="auto"/>
        <w:left w:val="none" w:sz="0" w:space="0" w:color="auto"/>
        <w:bottom w:val="none" w:sz="0" w:space="0" w:color="auto"/>
        <w:right w:val="none" w:sz="0" w:space="0" w:color="auto"/>
      </w:divBdr>
    </w:div>
    <w:div w:id="1644508423">
      <w:bodyDiv w:val="1"/>
      <w:marLeft w:val="0"/>
      <w:marRight w:val="0"/>
      <w:marTop w:val="0"/>
      <w:marBottom w:val="0"/>
      <w:divBdr>
        <w:top w:val="none" w:sz="0" w:space="0" w:color="auto"/>
        <w:left w:val="none" w:sz="0" w:space="0" w:color="auto"/>
        <w:bottom w:val="none" w:sz="0" w:space="0" w:color="auto"/>
        <w:right w:val="none" w:sz="0" w:space="0" w:color="auto"/>
      </w:divBdr>
    </w:div>
    <w:div w:id="1652442014">
      <w:bodyDiv w:val="1"/>
      <w:marLeft w:val="0"/>
      <w:marRight w:val="0"/>
      <w:marTop w:val="0"/>
      <w:marBottom w:val="0"/>
      <w:divBdr>
        <w:top w:val="none" w:sz="0" w:space="0" w:color="auto"/>
        <w:left w:val="none" w:sz="0" w:space="0" w:color="auto"/>
        <w:bottom w:val="none" w:sz="0" w:space="0" w:color="auto"/>
        <w:right w:val="none" w:sz="0" w:space="0" w:color="auto"/>
      </w:divBdr>
    </w:div>
    <w:div w:id="1761828262">
      <w:bodyDiv w:val="1"/>
      <w:marLeft w:val="0"/>
      <w:marRight w:val="0"/>
      <w:marTop w:val="0"/>
      <w:marBottom w:val="0"/>
      <w:divBdr>
        <w:top w:val="none" w:sz="0" w:space="0" w:color="auto"/>
        <w:left w:val="none" w:sz="0" w:space="0" w:color="auto"/>
        <w:bottom w:val="none" w:sz="0" w:space="0" w:color="auto"/>
        <w:right w:val="none" w:sz="0" w:space="0" w:color="auto"/>
      </w:divBdr>
    </w:div>
    <w:div w:id="1784349482">
      <w:bodyDiv w:val="1"/>
      <w:marLeft w:val="0"/>
      <w:marRight w:val="0"/>
      <w:marTop w:val="0"/>
      <w:marBottom w:val="0"/>
      <w:divBdr>
        <w:top w:val="none" w:sz="0" w:space="0" w:color="auto"/>
        <w:left w:val="none" w:sz="0" w:space="0" w:color="auto"/>
        <w:bottom w:val="none" w:sz="0" w:space="0" w:color="auto"/>
        <w:right w:val="none" w:sz="0" w:space="0" w:color="auto"/>
      </w:divBdr>
    </w:div>
    <w:div w:id="1928147451">
      <w:bodyDiv w:val="1"/>
      <w:marLeft w:val="0"/>
      <w:marRight w:val="0"/>
      <w:marTop w:val="0"/>
      <w:marBottom w:val="0"/>
      <w:divBdr>
        <w:top w:val="none" w:sz="0" w:space="0" w:color="auto"/>
        <w:left w:val="none" w:sz="0" w:space="0" w:color="auto"/>
        <w:bottom w:val="none" w:sz="0" w:space="0" w:color="auto"/>
        <w:right w:val="none" w:sz="0" w:space="0" w:color="auto"/>
      </w:divBdr>
    </w:div>
    <w:div w:id="19929817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yperlink" Target="mailto:severyne.molard@renault-trucks.co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396468\OneDrive%20-%20Volvo%20Group\01-Communiqu&#233;s%20de%20presse\_En%20cours\Template%20CP.dotx" TargetMode="External"/></Relationships>
</file>

<file path=word/theme/theme1.xml><?xml version="1.0" encoding="utf-8"?>
<a:theme xmlns:a="http://schemas.openxmlformats.org/drawingml/2006/main" name="Thème Office">
  <a:themeElements>
    <a:clrScheme name="Renault Trucks_Couleurs">
      <a:dk1>
        <a:sysClr val="windowText" lastClr="000000"/>
      </a:dk1>
      <a:lt1>
        <a:sysClr val="window" lastClr="FFFFFF"/>
      </a:lt1>
      <a:dk2>
        <a:srgbClr val="E3021B"/>
      </a:dk2>
      <a:lt2>
        <a:srgbClr val="EDEDEE"/>
      </a:lt2>
      <a:accent1>
        <a:srgbClr val="01E4B3"/>
      </a:accent1>
      <a:accent2>
        <a:srgbClr val="E2DE00"/>
      </a:accent2>
      <a:accent3>
        <a:srgbClr val="0099BC"/>
      </a:accent3>
      <a:accent4>
        <a:srgbClr val="494949"/>
      </a:accent4>
      <a:accent5>
        <a:srgbClr val="A1A5A7"/>
      </a:accent5>
      <a:accent6>
        <a:srgbClr val="D9DADB"/>
      </a:accent6>
      <a:hlink>
        <a:srgbClr val="FFFFFF"/>
      </a:hlink>
      <a:folHlink>
        <a:srgbClr val="FFFFFF"/>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D555312-D192-A24F-BD95-F5678A428E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CP.dotx</Template>
  <TotalTime>4</TotalTime>
  <Pages>3</Pages>
  <Words>830</Words>
  <Characters>4565</Characters>
  <Application>Microsoft Office Word</Application>
  <DocSecurity>0</DocSecurity>
  <Lines>38</Lines>
  <Paragraphs>10</Paragraphs>
  <ScaleCrop>false</ScaleCrop>
  <HeadingPairs>
    <vt:vector size="6" baseType="variant">
      <vt:variant>
        <vt:lpstr>Titel</vt:lpstr>
      </vt:variant>
      <vt:variant>
        <vt:i4>1</vt:i4>
      </vt:variant>
      <vt:variant>
        <vt:lpstr>Title</vt:lpstr>
      </vt:variant>
      <vt:variant>
        <vt:i4>1</vt:i4>
      </vt:variant>
      <vt:variant>
        <vt:lpstr>Titre</vt:lpstr>
      </vt:variant>
      <vt:variant>
        <vt:i4>1</vt:i4>
      </vt:variant>
    </vt:vector>
  </HeadingPairs>
  <TitlesOfParts>
    <vt:vector size="3" baseType="lpstr">
      <vt:lpstr>Press Release</vt:lpstr>
      <vt:lpstr>Press Release</vt:lpstr>
      <vt:lpstr>Press Release</vt:lpstr>
    </vt:vector>
  </TitlesOfParts>
  <Company>Renault Trucks</Company>
  <LinksUpToDate>false</LinksUpToDate>
  <CharactersWithSpaces>5385</CharactersWithSpaces>
  <SharedDoc>false</SharedDoc>
  <HLinks>
    <vt:vector size="6" baseType="variant">
      <vt:variant>
        <vt:i4>589857</vt:i4>
      </vt:variant>
      <vt:variant>
        <vt:i4>3</vt:i4>
      </vt:variant>
      <vt:variant>
        <vt:i4>0</vt:i4>
      </vt:variant>
      <vt:variant>
        <vt:i4>5</vt:i4>
      </vt:variant>
      <vt:variant>
        <vt:lpwstr>mailto:severyne.molard@renault-trucks.com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 Release</dc:title>
  <dc:subject/>
  <dc:creator>Molard Severyne</dc:creator>
  <cp:keywords/>
  <dc:description/>
  <cp:lastModifiedBy>Audiot Cassandre</cp:lastModifiedBy>
  <cp:revision>96</cp:revision>
  <cp:lastPrinted>2024-03-20T14:00:00Z</cp:lastPrinted>
  <dcterms:created xsi:type="dcterms:W3CDTF">2024-06-21T10:27:00Z</dcterms:created>
  <dcterms:modified xsi:type="dcterms:W3CDTF">2024-07-04T12:41:00Z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19540963-e559-4020-8a90-fe8a502c2801_Enabled">
    <vt:lpwstr>true</vt:lpwstr>
  </property>
  <property fmtid="{D5CDD505-2E9C-101B-9397-08002B2CF9AE}" pid="3" name="MSIP_Label_19540963-e559-4020-8a90-fe8a502c2801_SetDate">
    <vt:lpwstr>2023-09-05T14:49:02Z</vt:lpwstr>
  </property>
  <property fmtid="{D5CDD505-2E9C-101B-9397-08002B2CF9AE}" pid="4" name="MSIP_Label_19540963-e559-4020-8a90-fe8a502c2801_Method">
    <vt:lpwstr>Standard</vt:lpwstr>
  </property>
  <property fmtid="{D5CDD505-2E9C-101B-9397-08002B2CF9AE}" pid="5" name="MSIP_Label_19540963-e559-4020-8a90-fe8a502c2801_Name">
    <vt:lpwstr>19540963-e559-4020-8a90-fe8a502c2801</vt:lpwstr>
  </property>
  <property fmtid="{D5CDD505-2E9C-101B-9397-08002B2CF9AE}" pid="6" name="MSIP_Label_19540963-e559-4020-8a90-fe8a502c2801_SiteId">
    <vt:lpwstr>f25493ae-1c98-41d7-8a33-0be75f5fe603</vt:lpwstr>
  </property>
  <property fmtid="{D5CDD505-2E9C-101B-9397-08002B2CF9AE}" pid="7" name="MSIP_Label_19540963-e559-4020-8a90-fe8a502c2801_ActionId">
    <vt:lpwstr>0aae8b5d-d65d-48c2-a013-d3f40c708c31</vt:lpwstr>
  </property>
  <property fmtid="{D5CDD505-2E9C-101B-9397-08002B2CF9AE}" pid="8" name="MSIP_Label_19540963-e559-4020-8a90-fe8a502c2801_ContentBits">
    <vt:lpwstr>0</vt:lpwstr>
  </property>
</Properties>
</file>